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41D5" w14:textId="77777777" w:rsidR="004F64B5" w:rsidRDefault="00774849" w:rsidP="004F64B5">
      <w:pPr>
        <w:pStyle w:val="Albiomatextecourant"/>
        <w:spacing w:after="1320"/>
      </w:pPr>
      <w:r w:rsidRPr="005E67A5">
        <w:rPr>
          <w:noProof/>
          <w:lang w:eastAsia="fr-FR"/>
        </w:rPr>
        <w:drawing>
          <wp:anchor distT="0" distB="0" distL="114300" distR="114300" simplePos="0" relativeHeight="251667456" behindDoc="1" locked="0" layoutInCell="1" allowOverlap="1" wp14:anchorId="6AE64979" wp14:editId="1F9D9B8C">
            <wp:simplePos x="0" y="0"/>
            <wp:positionH relativeFrom="page">
              <wp:posOffset>360045</wp:posOffset>
            </wp:positionH>
            <wp:positionV relativeFrom="page">
              <wp:posOffset>360045</wp:posOffset>
            </wp:positionV>
            <wp:extent cx="5104800" cy="1969200"/>
            <wp:effectExtent l="0" t="0" r="635" b="0"/>
            <wp:wrapNone/>
            <wp:docPr id="26" name="Graphique 26">
              <a:extLst xmlns:a="http://schemas.openxmlformats.org/drawingml/2006/main">
                <a:ext uri="{FF2B5EF4-FFF2-40B4-BE49-F238E27FC236}">
                  <a16:creationId xmlns:a16="http://schemas.microsoft.com/office/drawing/2014/main" id="{2ECE51D4-C7C7-4A4E-BA75-00FD6DF334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que 23">
                      <a:extLst>
                        <a:ext uri="{FF2B5EF4-FFF2-40B4-BE49-F238E27FC236}">
                          <a16:creationId xmlns:a16="http://schemas.microsoft.com/office/drawing/2014/main" id="{2ECE51D4-C7C7-4A4E-BA75-00FD6DF33487}"/>
                        </a:ext>
                      </a:extLst>
                    </pic:cNvPr>
                    <pic:cNvPicPr>
                      <a:picLocks noChangeAspect="1"/>
                    </pic:cNvPicPr>
                  </pic:nvPicPr>
                  <pic:blipFill rotWithShape="1">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t="2670"/>
                    <a:stretch/>
                  </pic:blipFill>
                  <pic:spPr bwMode="auto">
                    <a:xfrm>
                      <a:off x="0" y="0"/>
                      <a:ext cx="5104800" cy="1969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Grilledutableau"/>
        <w:tblpPr w:leftFromText="141" w:rightFromText="141" w:vertAnchor="text" w:horzAnchor="margin" w:tblpY="10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4"/>
      </w:tblGrid>
      <w:tr w:rsidR="004F64B5" w14:paraId="0CD953A4" w14:textId="77777777" w:rsidTr="00152757">
        <w:trPr>
          <w:trHeight w:val="3969"/>
        </w:trPr>
        <w:bookmarkStart w:id="0" w:name="_Toc200098735" w:displacedByCustomXml="next"/>
        <w:sdt>
          <w:sdtPr>
            <w:alias w:val="Cliquez ici pour taper un titre"/>
            <w:tag w:val="Titre"/>
            <w:id w:val="918286864"/>
            <w:placeholder>
              <w:docPart w:val="8809FE1E95454BC99CB378B0C4C5FDDF"/>
            </w:placeholder>
            <w:dataBinding w:prefixMappings="xmlns:ns0='http://purl.org/dc/elements/1.1/' xmlns:ns1='http://schemas.openxmlformats.org/package/2006/metadata/core-properties' " w:xpath="/ns1:coreProperties[1]/ns0:title[1]" w:storeItemID="{6C3C8BC8-F283-45AE-878A-BAB7291924A1}"/>
            <w15:color w:val="000000"/>
            <w:text w:multiLine="1"/>
          </w:sdtPr>
          <w:sdtEndPr/>
          <w:sdtContent>
            <w:tc>
              <w:tcPr>
                <w:tcW w:w="5000" w:type="pct"/>
                <w:vAlign w:val="bottom"/>
              </w:tcPr>
              <w:p w14:paraId="50A9601F" w14:textId="432418AE" w:rsidR="004F64B5" w:rsidRPr="00EF3DBC" w:rsidRDefault="00385495" w:rsidP="00152757">
                <w:pPr>
                  <w:pStyle w:val="Albiomagrandtitrerapport"/>
                  <w:framePr w:hSpace="0" w:wrap="auto" w:vAnchor="margin" w:hAnchor="text" w:yAlign="inline"/>
                </w:pPr>
                <w:r>
                  <w:t>Nom du Projet</w:t>
                </w:r>
              </w:p>
            </w:tc>
          </w:sdtContent>
        </w:sdt>
        <w:bookmarkEnd w:id="0" w:displacedByCustomXml="prev"/>
      </w:tr>
      <w:tr w:rsidR="004F64B5" w14:paraId="76072103" w14:textId="77777777" w:rsidTr="00152757">
        <w:tc>
          <w:tcPr>
            <w:tcW w:w="5000" w:type="pct"/>
          </w:tcPr>
          <w:p w14:paraId="086A6DE8" w14:textId="77777777" w:rsidR="004F64B5" w:rsidRDefault="005E1645" w:rsidP="00152757">
            <w:pPr>
              <w:pStyle w:val="Albiomatextecourant"/>
            </w:pPr>
            <w:r>
              <w:rPr>
                <w:rFonts w:hAnsi="Verdana"/>
                <w:sz w:val="52"/>
              </w:rPr>
              <w:pict w14:anchorId="7C65159C">
                <v:rect id="_x0000_i1025" style="width:113.4pt;height:6.15pt" o:hrpct="0" o:hrstd="t" o:hrnoshade="t" o:hr="t" fillcolor="#7c9d3e [3214]" stroked="f"/>
              </w:pict>
            </w:r>
          </w:p>
        </w:tc>
      </w:tr>
      <w:tr w:rsidR="004F64B5" w14:paraId="7D2DB18A" w14:textId="77777777" w:rsidTr="00152757">
        <w:sdt>
          <w:sdtPr>
            <w:alias w:val="Cliquez ici pour taper un sous-titre"/>
            <w:tag w:val="Sous-titre"/>
            <w:id w:val="-1875377158"/>
            <w:placeholder>
              <w:docPart w:val="5502B8C5AF484106B2B649AC0BC84F70"/>
            </w:placeholder>
            <w:dataBinding w:prefixMappings="xmlns:ns0='http://purl.org/dc/elements/1.1/' xmlns:ns1='http://schemas.openxmlformats.org/package/2006/metadata/core-properties' " w:xpath="/ns1:coreProperties[1]/ns0:subject[1]" w:storeItemID="{6C3C8BC8-F283-45AE-878A-BAB7291924A1}"/>
            <w:text/>
          </w:sdtPr>
          <w:sdtEndPr/>
          <w:sdtContent>
            <w:tc>
              <w:tcPr>
                <w:tcW w:w="5000" w:type="pct"/>
              </w:tcPr>
              <w:p w14:paraId="0A8A7817" w14:textId="330B45F2" w:rsidR="004F64B5" w:rsidRPr="00EF3DBC" w:rsidRDefault="00385495" w:rsidP="00152757">
                <w:pPr>
                  <w:pStyle w:val="Albiomasous-titrerapport"/>
                  <w:framePr w:hSpace="0" w:wrap="auto" w:vAnchor="margin" w:hAnchor="text" w:yAlign="inline"/>
                </w:pPr>
                <w:r>
                  <w:t>Nom de l’Association</w:t>
                </w:r>
              </w:p>
            </w:tc>
          </w:sdtContent>
        </w:sdt>
      </w:tr>
      <w:tr w:rsidR="004F64B5" w14:paraId="09B40432" w14:textId="77777777" w:rsidTr="00152757">
        <w:tc>
          <w:tcPr>
            <w:tcW w:w="5000" w:type="pct"/>
            <w:vAlign w:val="bottom"/>
          </w:tcPr>
          <w:p w14:paraId="5D00FB42" w14:textId="048A4CFC" w:rsidR="004F64B5" w:rsidRPr="00787123" w:rsidRDefault="005E1645" w:rsidP="00152757">
            <w:pPr>
              <w:pStyle w:val="Albiomadaterapport"/>
              <w:framePr w:hSpace="0" w:wrap="auto" w:vAnchor="margin" w:hAnchor="text" w:yAlign="inline"/>
            </w:pPr>
            <w:sdt>
              <w:sdtPr>
                <w:alias w:val="Date de publication"/>
                <w:tag w:val=""/>
                <w:id w:val="-1553380335"/>
                <w:placeholder>
                  <w:docPart w:val="EF993425C4C44E03AA671DAB1ACDA983"/>
                </w:placeholder>
                <w:showingPlcHdr/>
                <w:dataBinding w:prefixMappings="xmlns:ns0='http://schemas.microsoft.com/office/2006/coverPageProps' " w:xpath="/ns0:CoverPageProperties[1]/ns0:PublishDate[1]" w:storeItemID="{55AF091B-3C7A-41E3-B477-F2FDAA23CFDA}"/>
                <w:date w:fullDate="2025-04-09T00:00:00Z">
                  <w:dateFormat w:val="dd/MM/yyyy"/>
                  <w:lid w:val="fr-FR"/>
                  <w:storeMappedDataAs w:val="dateTime"/>
                  <w:calendar w:val="gregorian"/>
                </w:date>
              </w:sdtPr>
              <w:sdtEndPr/>
              <w:sdtContent>
                <w:r w:rsidR="00385495" w:rsidRPr="00904A25">
                  <w:rPr>
                    <w:rStyle w:val="Textedelespacerserv"/>
                  </w:rPr>
                  <w:t>[Date de publication]</w:t>
                </w:r>
              </w:sdtContent>
            </w:sdt>
          </w:p>
        </w:tc>
      </w:tr>
    </w:tbl>
    <w:p w14:paraId="6C1C626F" w14:textId="4DF30B9E" w:rsidR="00A9443D" w:rsidRDefault="004F64B5">
      <w:r w:rsidRPr="004F64B5">
        <w:rPr>
          <w:noProof/>
          <w:lang w:eastAsia="fr-FR"/>
        </w:rPr>
        <w:drawing>
          <wp:anchor distT="0" distB="0" distL="114300" distR="114300" simplePos="0" relativeHeight="251659264" behindDoc="0" locked="1" layoutInCell="1" allowOverlap="0" wp14:anchorId="2C8E9FB8" wp14:editId="4460FA9F">
            <wp:simplePos x="0" y="0"/>
            <wp:positionH relativeFrom="margin">
              <wp:align>right</wp:align>
            </wp:positionH>
            <wp:positionV relativeFrom="margin">
              <wp:align>bottom</wp:align>
            </wp:positionV>
            <wp:extent cx="2911475" cy="1329690"/>
            <wp:effectExtent l="0" t="0" r="3175" b="381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a:stretch>
                      <a:fillRect/>
                    </a:stretch>
                  </pic:blipFill>
                  <pic:spPr bwMode="auto">
                    <a:xfrm>
                      <a:off x="0" y="0"/>
                      <a:ext cx="2911475" cy="1329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AED489E" w14:textId="77777777" w:rsidR="00A9443D" w:rsidRDefault="00A9443D"/>
    <w:p w14:paraId="0DA3F8EE" w14:textId="77777777" w:rsidR="00A9443D" w:rsidRDefault="00A9443D"/>
    <w:p w14:paraId="75E7A409" w14:textId="77777777" w:rsidR="00A9443D" w:rsidRDefault="00A9443D"/>
    <w:p w14:paraId="04622291" w14:textId="77777777" w:rsidR="00A9443D" w:rsidRDefault="00A9443D"/>
    <w:p w14:paraId="5448FAC3" w14:textId="77777777" w:rsidR="00A9443D" w:rsidRDefault="00A9443D"/>
    <w:p w14:paraId="4E46FE5F" w14:textId="77777777" w:rsidR="00A9443D" w:rsidRDefault="00A9443D"/>
    <w:p w14:paraId="5A47DC90" w14:textId="77777777" w:rsidR="00A9443D" w:rsidRDefault="00A9443D"/>
    <w:p w14:paraId="2B6F05EA" w14:textId="77777777" w:rsidR="00A9443D" w:rsidRDefault="00A9443D"/>
    <w:p w14:paraId="5F8A1AEA" w14:textId="77777777" w:rsidR="00A9443D" w:rsidRDefault="00A9443D"/>
    <w:p w14:paraId="78FA0B18" w14:textId="77777777" w:rsidR="00A9443D" w:rsidRDefault="00A9443D"/>
    <w:p w14:paraId="2F9B48B1" w14:textId="77777777" w:rsidR="00A9443D" w:rsidRDefault="00A9443D"/>
    <w:p w14:paraId="0A2467C0" w14:textId="77777777" w:rsidR="00A9443D" w:rsidRDefault="00A9443D"/>
    <w:p w14:paraId="50FB93E5" w14:textId="77777777" w:rsidR="00A9443D" w:rsidRDefault="00A9443D"/>
    <w:p w14:paraId="7D37E531" w14:textId="77777777" w:rsidR="00A9443D" w:rsidRDefault="00A9443D"/>
    <w:p w14:paraId="643B96B7" w14:textId="77777777" w:rsidR="00A9443D" w:rsidRDefault="00A9443D"/>
    <w:p w14:paraId="349FB0C9" w14:textId="0F9047F0" w:rsidR="00A9443D" w:rsidRDefault="00A9443D" w:rsidP="00A9443D">
      <w:pPr>
        <w:pStyle w:val="Albiomatitre1rapport"/>
        <w:numPr>
          <w:ilvl w:val="0"/>
          <w:numId w:val="0"/>
        </w:numPr>
        <w:ind w:left="1134" w:hanging="1134"/>
        <w:jc w:val="center"/>
      </w:pPr>
      <w:r>
        <w:lastRenderedPageBreak/>
        <w:t>Comment utiliser ce document</w:t>
      </w:r>
    </w:p>
    <w:p w14:paraId="758FABE3" w14:textId="77777777" w:rsidR="00F27708" w:rsidRDefault="00F27708" w:rsidP="00A47699">
      <w:pPr>
        <w:rPr>
          <w:rFonts w:eastAsia="Calibri"/>
          <w:sz w:val="22"/>
          <w:szCs w:val="24"/>
          <w:lang w:eastAsia="fr-FR"/>
        </w:rPr>
      </w:pPr>
    </w:p>
    <w:p w14:paraId="4E36AB09" w14:textId="77777777" w:rsidR="005666AB" w:rsidRDefault="005666AB" w:rsidP="00A47699">
      <w:pPr>
        <w:rPr>
          <w:rFonts w:eastAsia="Calibri"/>
          <w:sz w:val="22"/>
          <w:szCs w:val="24"/>
          <w:lang w:eastAsia="fr-FR"/>
        </w:rPr>
      </w:pPr>
    </w:p>
    <w:p w14:paraId="647A807A"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Ce modèle de projet détaillé a pour objectif de mesurer et d’évaluer les impacts concrets de votre projet.</w:t>
      </w:r>
    </w:p>
    <w:p w14:paraId="4A9FB7AA"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Vous devez vous approprier ce document et l’adapter en fonction de votre projet. Ainsi, vous pouvez ajouter des pages, des sections ou des sous-sections et des cellules aux tableaux, selon les besoins, afin que ce document permette de présenter l’ensemble de votre projet en détail.</w:t>
      </w:r>
    </w:p>
    <w:p w14:paraId="6C55CB73"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 xml:space="preserve">La Fondation </w:t>
      </w:r>
      <w:proofErr w:type="spellStart"/>
      <w:r w:rsidRPr="005666AB">
        <w:rPr>
          <w:rFonts w:asciiTheme="minorHAnsi" w:hAnsiTheme="minorHAnsi"/>
          <w:sz w:val="22"/>
          <w:szCs w:val="22"/>
        </w:rPr>
        <w:t>Albioma</w:t>
      </w:r>
      <w:proofErr w:type="spellEnd"/>
      <w:r w:rsidRPr="005666AB">
        <w:rPr>
          <w:rFonts w:asciiTheme="minorHAnsi" w:hAnsiTheme="minorHAnsi"/>
          <w:sz w:val="22"/>
          <w:szCs w:val="22"/>
        </w:rPr>
        <w:t xml:space="preserve"> agit sur deux thématiques précises :</w:t>
      </w:r>
    </w:p>
    <w:p w14:paraId="0A5A4804" w14:textId="77777777" w:rsidR="005666AB" w:rsidRDefault="005666AB" w:rsidP="005666AB">
      <w:pPr>
        <w:pStyle w:val="NormalWeb"/>
        <w:numPr>
          <w:ilvl w:val="0"/>
          <w:numId w:val="12"/>
        </w:numPr>
        <w:jc w:val="both"/>
        <w:rPr>
          <w:rFonts w:asciiTheme="minorHAnsi" w:hAnsiTheme="minorHAnsi"/>
          <w:sz w:val="22"/>
          <w:szCs w:val="22"/>
        </w:rPr>
      </w:pPr>
      <w:r w:rsidRPr="005666AB">
        <w:rPr>
          <w:rFonts w:asciiTheme="minorHAnsi" w:hAnsiTheme="minorHAnsi"/>
          <w:sz w:val="22"/>
          <w:szCs w:val="22"/>
        </w:rPr>
        <w:t>L’</w:t>
      </w:r>
      <w:r w:rsidRPr="005666AB">
        <w:rPr>
          <w:rStyle w:val="lev"/>
          <w:rFonts w:asciiTheme="minorHAnsi" w:hAnsiTheme="minorHAnsi"/>
          <w:sz w:val="22"/>
          <w:szCs w:val="22"/>
        </w:rPr>
        <w:t>insertion</w:t>
      </w:r>
      <w:r w:rsidRPr="005666AB">
        <w:rPr>
          <w:rFonts w:asciiTheme="minorHAnsi" w:hAnsiTheme="minorHAnsi"/>
          <w:sz w:val="22"/>
          <w:szCs w:val="22"/>
        </w:rPr>
        <w:t xml:space="preserve"> </w:t>
      </w:r>
      <w:r w:rsidRPr="005666AB">
        <w:rPr>
          <w:rStyle w:val="lev"/>
          <w:rFonts w:asciiTheme="minorHAnsi" w:hAnsiTheme="minorHAnsi"/>
          <w:sz w:val="22"/>
          <w:szCs w:val="22"/>
        </w:rPr>
        <w:t>professionnelle</w:t>
      </w:r>
    </w:p>
    <w:p w14:paraId="48545898" w14:textId="435AB839" w:rsidR="005666AB" w:rsidRPr="005666AB" w:rsidRDefault="005666AB" w:rsidP="005666AB">
      <w:pPr>
        <w:pStyle w:val="NormalWeb"/>
        <w:numPr>
          <w:ilvl w:val="0"/>
          <w:numId w:val="12"/>
        </w:numPr>
        <w:jc w:val="both"/>
        <w:rPr>
          <w:rFonts w:asciiTheme="minorHAnsi" w:hAnsiTheme="minorHAnsi"/>
          <w:sz w:val="22"/>
          <w:szCs w:val="22"/>
        </w:rPr>
      </w:pPr>
      <w:r w:rsidRPr="005666AB">
        <w:rPr>
          <w:rFonts w:asciiTheme="minorHAnsi" w:hAnsiTheme="minorHAnsi"/>
          <w:sz w:val="22"/>
          <w:szCs w:val="22"/>
        </w:rPr>
        <w:t>La préservation de la</w:t>
      </w:r>
      <w:r w:rsidRPr="005666AB">
        <w:rPr>
          <w:rStyle w:val="lev"/>
          <w:rFonts w:asciiTheme="minorHAnsi" w:hAnsiTheme="minorHAnsi"/>
          <w:sz w:val="22"/>
          <w:szCs w:val="22"/>
        </w:rPr>
        <w:t xml:space="preserve"> biodiversité</w:t>
      </w:r>
    </w:p>
    <w:p w14:paraId="66D7A412"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Dans ce document, vous devez présenter votre projet en l’inscrivant dans l’une de ces deux thématiques. En effet, c’est l’impact positif de votre projet sur l’un de ces deux axes qui guidera la décision du conseil d’administration.</w:t>
      </w:r>
    </w:p>
    <w:p w14:paraId="79BE331B"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Un projet peut naturellement avoir plusieurs dimensions et générer des effets bénéfiques dans d’autres domaines. Par exemple, un projet d’insertion professionnelle peut également contribuer à la préservation de l’environnement ou à la souveraineté alimentaire. N’hésitez pas à mettre en valeur ces impacts complémentaires, qui seront également pris en compte. Toutefois, gardez à l’esprit que votre projet détaillé doit rester centré sur l’une des deux thématiques principales de la Fondation.</w:t>
      </w:r>
    </w:p>
    <w:p w14:paraId="10BB9A95"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Dans ce document, n’hésitez pas à illustrer vos propos avec des schémas, des illustrations ou des images.</w:t>
      </w:r>
    </w:p>
    <w:p w14:paraId="0825FEB4"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Dans la partie 3 « Mesure des impacts », vous devez sélectionner le tableau d’indicateurs qui correspond à la thématique sous laquelle vous avez choisi de présenter votre projet. Vous ne pouvez en remplir qu’un des deux.</w:t>
      </w:r>
    </w:p>
    <w:p w14:paraId="34A8F830"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En annexe de votre dossier de candidature, vous pouvez joindre tout document qui vous semble pertinent pour apprécier la qualité de votre projet.</w:t>
      </w:r>
    </w:p>
    <w:p w14:paraId="51461723"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 xml:space="preserve">Vous pouvez également joindre les devis qui entrent dans le cadre du financement que vous demandez à la Fondation </w:t>
      </w:r>
      <w:proofErr w:type="spellStart"/>
      <w:r w:rsidRPr="005666AB">
        <w:rPr>
          <w:rFonts w:asciiTheme="minorHAnsi" w:hAnsiTheme="minorHAnsi"/>
          <w:sz w:val="22"/>
          <w:szCs w:val="22"/>
        </w:rPr>
        <w:t>Albioma</w:t>
      </w:r>
      <w:proofErr w:type="spellEnd"/>
      <w:r w:rsidRPr="005666AB">
        <w:rPr>
          <w:rFonts w:asciiTheme="minorHAnsi" w:hAnsiTheme="minorHAnsi"/>
          <w:sz w:val="22"/>
          <w:szCs w:val="22"/>
        </w:rPr>
        <w:t>.</w:t>
      </w:r>
    </w:p>
    <w:p w14:paraId="08F2816B" w14:textId="77777777" w:rsidR="005666AB" w:rsidRPr="005666AB" w:rsidRDefault="005666AB" w:rsidP="005666AB">
      <w:pPr>
        <w:pStyle w:val="NormalWeb"/>
        <w:jc w:val="both"/>
        <w:rPr>
          <w:rFonts w:asciiTheme="minorHAnsi" w:hAnsiTheme="minorHAnsi"/>
          <w:sz w:val="22"/>
          <w:szCs w:val="22"/>
        </w:rPr>
      </w:pPr>
      <w:r w:rsidRPr="005666AB">
        <w:rPr>
          <w:rFonts w:asciiTheme="minorHAnsi" w:hAnsiTheme="minorHAnsi"/>
          <w:sz w:val="22"/>
          <w:szCs w:val="22"/>
        </w:rPr>
        <w:t>Enfin, n’hésitez pas à joindre des vidéos ou des apparitions audiovisuelles traitant de votre projet ou de votre structure.</w:t>
      </w:r>
    </w:p>
    <w:p w14:paraId="66447274" w14:textId="77777777" w:rsidR="00F27708" w:rsidRDefault="00F27708" w:rsidP="00230FDC">
      <w:pPr>
        <w:pStyle w:val="Albiomatitredetabledesmatires"/>
        <w:rPr>
          <w:rFonts w:ascii="Verdana" w:hAnsi="Verdana"/>
          <w:i w:val="0"/>
          <w:color w:val="auto"/>
          <w:sz w:val="22"/>
          <w:szCs w:val="24"/>
        </w:rPr>
      </w:pPr>
    </w:p>
    <w:p w14:paraId="74AFD7DB" w14:textId="6210317D" w:rsidR="00D65A14" w:rsidRPr="00B03009" w:rsidRDefault="00D65A14" w:rsidP="00230FDC">
      <w:pPr>
        <w:pStyle w:val="Albiomatitredetabledesmatires"/>
      </w:pPr>
      <w:r w:rsidRPr="00B03009">
        <w:lastRenderedPageBreak/>
        <w:t>Table des matières</w:t>
      </w:r>
    </w:p>
    <w:sdt>
      <w:sdtPr>
        <w:rPr>
          <w:rFonts w:ascii="Verdana" w:eastAsia="Times New Roman" w:hAnsi="Verdana"/>
          <w:bCs w:val="0"/>
          <w:i w:val="0"/>
          <w:sz w:val="18"/>
          <w:szCs w:val="18"/>
        </w:rPr>
        <w:id w:val="-1774395222"/>
        <w:docPartObj>
          <w:docPartGallery w:val="Table of Contents"/>
          <w:docPartUnique/>
        </w:docPartObj>
      </w:sdtPr>
      <w:sdtEndPr>
        <w:rPr>
          <w:b/>
        </w:rPr>
      </w:sdtEndPr>
      <w:sdtContent>
        <w:p w14:paraId="4FB67122" w14:textId="6F33DB64" w:rsidR="005C6D1C" w:rsidRDefault="004F408B">
          <w:pPr>
            <w:pStyle w:val="TM1"/>
            <w:rPr>
              <w:rFonts w:asciiTheme="minorHAnsi" w:eastAsiaTheme="minorEastAsia" w:hAnsiTheme="minorHAnsi" w:cstheme="minorBidi"/>
              <w:bCs w:val="0"/>
              <w:i w:val="0"/>
              <w:noProof/>
              <w:kern w:val="2"/>
              <w:sz w:val="24"/>
              <w:szCs w:val="24"/>
              <w:lang w:eastAsia="fr-FR"/>
              <w14:ligatures w14:val="standardContextual"/>
            </w:rPr>
          </w:pPr>
          <w:r>
            <w:rPr>
              <w:rFonts w:asciiTheme="majorHAnsi" w:eastAsiaTheme="majorEastAsia" w:hAnsiTheme="majorHAnsi" w:cstheme="majorBidi"/>
              <w:bCs w:val="0"/>
              <w:color w:val="5C752E" w:themeColor="accent1" w:themeShade="BF"/>
              <w:szCs w:val="32"/>
            </w:rPr>
            <w:fldChar w:fldCharType="begin"/>
          </w:r>
          <w:r>
            <w:instrText xml:space="preserve"> TOC \o "1-3" \h \z \u </w:instrText>
          </w:r>
          <w:r>
            <w:rPr>
              <w:rFonts w:asciiTheme="majorHAnsi" w:eastAsiaTheme="majorEastAsia" w:hAnsiTheme="majorHAnsi" w:cstheme="majorBidi"/>
              <w:bCs w:val="0"/>
              <w:color w:val="5C752E" w:themeColor="accent1" w:themeShade="BF"/>
              <w:szCs w:val="32"/>
            </w:rPr>
            <w:fldChar w:fldCharType="separate"/>
          </w:r>
          <w:hyperlink w:anchor="_Toc200098735" w:history="1">
            <w:r w:rsidR="005C6D1C" w:rsidRPr="00675112">
              <w:rPr>
                <w:rStyle w:val="Lienhypertexte"/>
                <w:noProof/>
              </w:rPr>
              <w:t>Outil d’évaluation de l’impact</w:t>
            </w:r>
            <w:r w:rsidR="005C6D1C">
              <w:rPr>
                <w:noProof/>
                <w:webHidden/>
              </w:rPr>
              <w:tab/>
            </w:r>
            <w:r w:rsidR="005C6D1C">
              <w:rPr>
                <w:noProof/>
                <w:webHidden/>
              </w:rPr>
              <w:fldChar w:fldCharType="begin"/>
            </w:r>
            <w:r w:rsidR="005C6D1C">
              <w:rPr>
                <w:noProof/>
                <w:webHidden/>
              </w:rPr>
              <w:instrText xml:space="preserve"> PAGEREF _Toc200098735 \h </w:instrText>
            </w:r>
            <w:r w:rsidR="005C6D1C">
              <w:rPr>
                <w:noProof/>
                <w:webHidden/>
              </w:rPr>
            </w:r>
            <w:r w:rsidR="005C6D1C">
              <w:rPr>
                <w:noProof/>
                <w:webHidden/>
              </w:rPr>
              <w:fldChar w:fldCharType="separate"/>
            </w:r>
            <w:r w:rsidR="005C6D1C">
              <w:rPr>
                <w:noProof/>
                <w:webHidden/>
              </w:rPr>
              <w:t>1</w:t>
            </w:r>
            <w:r w:rsidR="005C6D1C">
              <w:rPr>
                <w:noProof/>
                <w:webHidden/>
              </w:rPr>
              <w:fldChar w:fldCharType="end"/>
            </w:r>
          </w:hyperlink>
        </w:p>
        <w:p w14:paraId="251EFEF8" w14:textId="192AF161" w:rsidR="005C6D1C" w:rsidRDefault="005C6D1C">
          <w:pPr>
            <w:pStyle w:val="TM1"/>
            <w:rPr>
              <w:rFonts w:asciiTheme="minorHAnsi" w:eastAsiaTheme="minorEastAsia" w:hAnsiTheme="minorHAnsi" w:cstheme="minorBidi"/>
              <w:bCs w:val="0"/>
              <w:i w:val="0"/>
              <w:noProof/>
              <w:kern w:val="2"/>
              <w:sz w:val="24"/>
              <w:szCs w:val="24"/>
              <w:lang w:eastAsia="fr-FR"/>
              <w14:ligatures w14:val="standardContextual"/>
            </w:rPr>
          </w:pPr>
          <w:hyperlink w:anchor="_Toc200098736" w:history="1">
            <w:r w:rsidRPr="00675112">
              <w:rPr>
                <w:rStyle w:val="Lienhypertexte"/>
                <w:noProof/>
              </w:rPr>
              <w:t>1.</w:t>
            </w:r>
            <w:r>
              <w:rPr>
                <w:rFonts w:asciiTheme="minorHAnsi" w:eastAsiaTheme="minorEastAsia" w:hAnsiTheme="minorHAnsi" w:cstheme="minorBidi"/>
                <w:bCs w:val="0"/>
                <w:i w:val="0"/>
                <w:noProof/>
                <w:kern w:val="2"/>
                <w:sz w:val="24"/>
                <w:szCs w:val="24"/>
                <w:lang w:eastAsia="fr-FR"/>
                <w14:ligatures w14:val="standardContextual"/>
              </w:rPr>
              <w:tab/>
            </w:r>
            <w:r w:rsidRPr="00675112">
              <w:rPr>
                <w:rStyle w:val="Lienhypertexte"/>
                <w:noProof/>
              </w:rPr>
              <w:t>Contexte et objectifs du projet</w:t>
            </w:r>
            <w:r>
              <w:rPr>
                <w:noProof/>
                <w:webHidden/>
              </w:rPr>
              <w:tab/>
            </w:r>
            <w:r>
              <w:rPr>
                <w:noProof/>
                <w:webHidden/>
              </w:rPr>
              <w:fldChar w:fldCharType="begin"/>
            </w:r>
            <w:r>
              <w:rPr>
                <w:noProof/>
                <w:webHidden/>
              </w:rPr>
              <w:instrText xml:space="preserve"> PAGEREF _Toc200098736 \h </w:instrText>
            </w:r>
            <w:r>
              <w:rPr>
                <w:noProof/>
                <w:webHidden/>
              </w:rPr>
            </w:r>
            <w:r>
              <w:rPr>
                <w:noProof/>
                <w:webHidden/>
              </w:rPr>
              <w:fldChar w:fldCharType="separate"/>
            </w:r>
            <w:r>
              <w:rPr>
                <w:noProof/>
                <w:webHidden/>
              </w:rPr>
              <w:t>3</w:t>
            </w:r>
            <w:r>
              <w:rPr>
                <w:noProof/>
                <w:webHidden/>
              </w:rPr>
              <w:fldChar w:fldCharType="end"/>
            </w:r>
          </w:hyperlink>
        </w:p>
        <w:p w14:paraId="31282CDD" w14:textId="479E805D"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37" w:history="1">
            <w:r w:rsidRPr="00675112">
              <w:rPr>
                <w:rStyle w:val="Lienhypertexte"/>
                <w:noProof/>
                <w:lang w:eastAsia="fr-FR"/>
              </w:rPr>
              <w:t>1.1.</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Contexte et enjeux</w:t>
            </w:r>
            <w:r>
              <w:rPr>
                <w:noProof/>
                <w:webHidden/>
              </w:rPr>
              <w:tab/>
            </w:r>
            <w:r>
              <w:rPr>
                <w:noProof/>
                <w:webHidden/>
              </w:rPr>
              <w:fldChar w:fldCharType="begin"/>
            </w:r>
            <w:r>
              <w:rPr>
                <w:noProof/>
                <w:webHidden/>
              </w:rPr>
              <w:instrText xml:space="preserve"> PAGEREF _Toc200098737 \h </w:instrText>
            </w:r>
            <w:r>
              <w:rPr>
                <w:noProof/>
                <w:webHidden/>
              </w:rPr>
            </w:r>
            <w:r>
              <w:rPr>
                <w:noProof/>
                <w:webHidden/>
              </w:rPr>
              <w:fldChar w:fldCharType="separate"/>
            </w:r>
            <w:r>
              <w:rPr>
                <w:noProof/>
                <w:webHidden/>
              </w:rPr>
              <w:t>3</w:t>
            </w:r>
            <w:r>
              <w:rPr>
                <w:noProof/>
                <w:webHidden/>
              </w:rPr>
              <w:fldChar w:fldCharType="end"/>
            </w:r>
          </w:hyperlink>
        </w:p>
        <w:p w14:paraId="6D4DD9AC" w14:textId="2E2F6AB8"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38" w:history="1">
            <w:r w:rsidRPr="00675112">
              <w:rPr>
                <w:rStyle w:val="Lienhypertexte"/>
                <w:noProof/>
                <w:lang w:eastAsia="fr-FR"/>
              </w:rPr>
              <w:t>1.2.</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Objectifs</w:t>
            </w:r>
            <w:r>
              <w:rPr>
                <w:noProof/>
                <w:webHidden/>
              </w:rPr>
              <w:tab/>
            </w:r>
            <w:r>
              <w:rPr>
                <w:noProof/>
                <w:webHidden/>
              </w:rPr>
              <w:fldChar w:fldCharType="begin"/>
            </w:r>
            <w:r>
              <w:rPr>
                <w:noProof/>
                <w:webHidden/>
              </w:rPr>
              <w:instrText xml:space="preserve"> PAGEREF _Toc200098738 \h </w:instrText>
            </w:r>
            <w:r>
              <w:rPr>
                <w:noProof/>
                <w:webHidden/>
              </w:rPr>
            </w:r>
            <w:r>
              <w:rPr>
                <w:noProof/>
                <w:webHidden/>
              </w:rPr>
              <w:fldChar w:fldCharType="separate"/>
            </w:r>
            <w:r>
              <w:rPr>
                <w:noProof/>
                <w:webHidden/>
              </w:rPr>
              <w:t>4</w:t>
            </w:r>
            <w:r>
              <w:rPr>
                <w:noProof/>
                <w:webHidden/>
              </w:rPr>
              <w:fldChar w:fldCharType="end"/>
            </w:r>
          </w:hyperlink>
        </w:p>
        <w:p w14:paraId="5EA48EF3" w14:textId="53016541" w:rsidR="005C6D1C" w:rsidRDefault="005C6D1C">
          <w:pPr>
            <w:pStyle w:val="TM1"/>
            <w:rPr>
              <w:rFonts w:asciiTheme="minorHAnsi" w:eastAsiaTheme="minorEastAsia" w:hAnsiTheme="minorHAnsi" w:cstheme="minorBidi"/>
              <w:bCs w:val="0"/>
              <w:i w:val="0"/>
              <w:noProof/>
              <w:kern w:val="2"/>
              <w:sz w:val="24"/>
              <w:szCs w:val="24"/>
              <w:lang w:eastAsia="fr-FR"/>
              <w14:ligatures w14:val="standardContextual"/>
            </w:rPr>
          </w:pPr>
          <w:hyperlink w:anchor="_Toc200098739" w:history="1">
            <w:r w:rsidRPr="00675112">
              <w:rPr>
                <w:rStyle w:val="Lienhypertexte"/>
                <w:noProof/>
              </w:rPr>
              <w:t>2.</w:t>
            </w:r>
            <w:r>
              <w:rPr>
                <w:rFonts w:asciiTheme="minorHAnsi" w:eastAsiaTheme="minorEastAsia" w:hAnsiTheme="minorHAnsi" w:cstheme="minorBidi"/>
                <w:bCs w:val="0"/>
                <w:i w:val="0"/>
                <w:noProof/>
                <w:kern w:val="2"/>
                <w:sz w:val="24"/>
                <w:szCs w:val="24"/>
                <w:lang w:eastAsia="fr-FR"/>
                <w14:ligatures w14:val="standardContextual"/>
              </w:rPr>
              <w:tab/>
            </w:r>
            <w:r w:rsidRPr="00675112">
              <w:rPr>
                <w:rStyle w:val="Lienhypertexte"/>
                <w:noProof/>
              </w:rPr>
              <w:t>Actions réalisées</w:t>
            </w:r>
            <w:r>
              <w:rPr>
                <w:noProof/>
                <w:webHidden/>
              </w:rPr>
              <w:tab/>
            </w:r>
            <w:r>
              <w:rPr>
                <w:noProof/>
                <w:webHidden/>
              </w:rPr>
              <w:fldChar w:fldCharType="begin"/>
            </w:r>
            <w:r>
              <w:rPr>
                <w:noProof/>
                <w:webHidden/>
              </w:rPr>
              <w:instrText xml:space="preserve"> PAGEREF _Toc200098739 \h </w:instrText>
            </w:r>
            <w:r>
              <w:rPr>
                <w:noProof/>
                <w:webHidden/>
              </w:rPr>
            </w:r>
            <w:r>
              <w:rPr>
                <w:noProof/>
                <w:webHidden/>
              </w:rPr>
              <w:fldChar w:fldCharType="separate"/>
            </w:r>
            <w:r>
              <w:rPr>
                <w:noProof/>
                <w:webHidden/>
              </w:rPr>
              <w:t>5</w:t>
            </w:r>
            <w:r>
              <w:rPr>
                <w:noProof/>
                <w:webHidden/>
              </w:rPr>
              <w:fldChar w:fldCharType="end"/>
            </w:r>
          </w:hyperlink>
        </w:p>
        <w:p w14:paraId="6A0CD6AB" w14:textId="5D3DC69A"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0" w:history="1">
            <w:r w:rsidRPr="00675112">
              <w:rPr>
                <w:rStyle w:val="Lienhypertexte"/>
                <w:noProof/>
                <w:lang w:eastAsia="fr-FR"/>
              </w:rPr>
              <w:t>2.1.</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Objectif I</w:t>
            </w:r>
            <w:r>
              <w:rPr>
                <w:noProof/>
                <w:webHidden/>
              </w:rPr>
              <w:tab/>
            </w:r>
            <w:r>
              <w:rPr>
                <w:noProof/>
                <w:webHidden/>
              </w:rPr>
              <w:fldChar w:fldCharType="begin"/>
            </w:r>
            <w:r>
              <w:rPr>
                <w:noProof/>
                <w:webHidden/>
              </w:rPr>
              <w:instrText xml:space="preserve"> PAGEREF _Toc200098740 \h </w:instrText>
            </w:r>
            <w:r>
              <w:rPr>
                <w:noProof/>
                <w:webHidden/>
              </w:rPr>
            </w:r>
            <w:r>
              <w:rPr>
                <w:noProof/>
                <w:webHidden/>
              </w:rPr>
              <w:fldChar w:fldCharType="separate"/>
            </w:r>
            <w:r>
              <w:rPr>
                <w:noProof/>
                <w:webHidden/>
              </w:rPr>
              <w:t>5</w:t>
            </w:r>
            <w:r>
              <w:rPr>
                <w:noProof/>
                <w:webHidden/>
              </w:rPr>
              <w:fldChar w:fldCharType="end"/>
            </w:r>
          </w:hyperlink>
        </w:p>
        <w:p w14:paraId="09944886" w14:textId="593C66DC"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1" w:history="1">
            <w:r w:rsidRPr="00675112">
              <w:rPr>
                <w:rStyle w:val="Lienhypertexte"/>
                <w:noProof/>
                <w:lang w:eastAsia="fr-FR"/>
              </w:rPr>
              <w:t>2.2.</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Objectif II</w:t>
            </w:r>
            <w:r>
              <w:rPr>
                <w:noProof/>
                <w:webHidden/>
              </w:rPr>
              <w:tab/>
            </w:r>
            <w:r>
              <w:rPr>
                <w:noProof/>
                <w:webHidden/>
              </w:rPr>
              <w:fldChar w:fldCharType="begin"/>
            </w:r>
            <w:r>
              <w:rPr>
                <w:noProof/>
                <w:webHidden/>
              </w:rPr>
              <w:instrText xml:space="preserve"> PAGEREF _Toc200098741 \h </w:instrText>
            </w:r>
            <w:r>
              <w:rPr>
                <w:noProof/>
                <w:webHidden/>
              </w:rPr>
            </w:r>
            <w:r>
              <w:rPr>
                <w:noProof/>
                <w:webHidden/>
              </w:rPr>
              <w:fldChar w:fldCharType="separate"/>
            </w:r>
            <w:r>
              <w:rPr>
                <w:noProof/>
                <w:webHidden/>
              </w:rPr>
              <w:t>5</w:t>
            </w:r>
            <w:r>
              <w:rPr>
                <w:noProof/>
                <w:webHidden/>
              </w:rPr>
              <w:fldChar w:fldCharType="end"/>
            </w:r>
          </w:hyperlink>
        </w:p>
        <w:p w14:paraId="18AEED76" w14:textId="0BA5B576"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2" w:history="1">
            <w:r w:rsidRPr="00675112">
              <w:rPr>
                <w:rStyle w:val="Lienhypertexte"/>
                <w:noProof/>
                <w:lang w:eastAsia="fr-FR"/>
              </w:rPr>
              <w:t>2.3.</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Objectif III</w:t>
            </w:r>
            <w:r>
              <w:rPr>
                <w:noProof/>
                <w:webHidden/>
              </w:rPr>
              <w:tab/>
            </w:r>
            <w:r>
              <w:rPr>
                <w:noProof/>
                <w:webHidden/>
              </w:rPr>
              <w:fldChar w:fldCharType="begin"/>
            </w:r>
            <w:r>
              <w:rPr>
                <w:noProof/>
                <w:webHidden/>
              </w:rPr>
              <w:instrText xml:space="preserve"> PAGEREF _Toc200098742 \h </w:instrText>
            </w:r>
            <w:r>
              <w:rPr>
                <w:noProof/>
                <w:webHidden/>
              </w:rPr>
            </w:r>
            <w:r>
              <w:rPr>
                <w:noProof/>
                <w:webHidden/>
              </w:rPr>
              <w:fldChar w:fldCharType="separate"/>
            </w:r>
            <w:r>
              <w:rPr>
                <w:noProof/>
                <w:webHidden/>
              </w:rPr>
              <w:t>6</w:t>
            </w:r>
            <w:r>
              <w:rPr>
                <w:noProof/>
                <w:webHidden/>
              </w:rPr>
              <w:fldChar w:fldCharType="end"/>
            </w:r>
          </w:hyperlink>
        </w:p>
        <w:p w14:paraId="09D884DD" w14:textId="7E77381F"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3" w:history="1">
            <w:r w:rsidRPr="00675112">
              <w:rPr>
                <w:rStyle w:val="Lienhypertexte"/>
                <w:noProof/>
                <w:lang w:eastAsia="fr-FR"/>
              </w:rPr>
              <w:t>2.4.</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Objectif IV</w:t>
            </w:r>
            <w:r>
              <w:rPr>
                <w:noProof/>
                <w:webHidden/>
              </w:rPr>
              <w:tab/>
            </w:r>
            <w:r>
              <w:rPr>
                <w:noProof/>
                <w:webHidden/>
              </w:rPr>
              <w:fldChar w:fldCharType="begin"/>
            </w:r>
            <w:r>
              <w:rPr>
                <w:noProof/>
                <w:webHidden/>
              </w:rPr>
              <w:instrText xml:space="preserve"> PAGEREF _Toc200098743 \h </w:instrText>
            </w:r>
            <w:r>
              <w:rPr>
                <w:noProof/>
                <w:webHidden/>
              </w:rPr>
            </w:r>
            <w:r>
              <w:rPr>
                <w:noProof/>
                <w:webHidden/>
              </w:rPr>
              <w:fldChar w:fldCharType="separate"/>
            </w:r>
            <w:r>
              <w:rPr>
                <w:noProof/>
                <w:webHidden/>
              </w:rPr>
              <w:t>6</w:t>
            </w:r>
            <w:r>
              <w:rPr>
                <w:noProof/>
                <w:webHidden/>
              </w:rPr>
              <w:fldChar w:fldCharType="end"/>
            </w:r>
          </w:hyperlink>
        </w:p>
        <w:p w14:paraId="526DC037" w14:textId="2474ACF3" w:rsidR="005C6D1C" w:rsidRDefault="005C6D1C">
          <w:pPr>
            <w:pStyle w:val="TM1"/>
            <w:rPr>
              <w:rFonts w:asciiTheme="minorHAnsi" w:eastAsiaTheme="minorEastAsia" w:hAnsiTheme="minorHAnsi" w:cstheme="minorBidi"/>
              <w:bCs w:val="0"/>
              <w:i w:val="0"/>
              <w:noProof/>
              <w:kern w:val="2"/>
              <w:sz w:val="24"/>
              <w:szCs w:val="24"/>
              <w:lang w:eastAsia="fr-FR"/>
              <w14:ligatures w14:val="standardContextual"/>
            </w:rPr>
          </w:pPr>
          <w:hyperlink w:anchor="_Toc200098744" w:history="1">
            <w:r w:rsidRPr="00675112">
              <w:rPr>
                <w:rStyle w:val="Lienhypertexte"/>
                <w:noProof/>
              </w:rPr>
              <w:t>3.</w:t>
            </w:r>
            <w:r>
              <w:rPr>
                <w:rFonts w:asciiTheme="minorHAnsi" w:eastAsiaTheme="minorEastAsia" w:hAnsiTheme="minorHAnsi" w:cstheme="minorBidi"/>
                <w:bCs w:val="0"/>
                <w:i w:val="0"/>
                <w:noProof/>
                <w:kern w:val="2"/>
                <w:sz w:val="24"/>
                <w:szCs w:val="24"/>
                <w:lang w:eastAsia="fr-FR"/>
                <w14:ligatures w14:val="standardContextual"/>
              </w:rPr>
              <w:tab/>
            </w:r>
            <w:r w:rsidRPr="00675112">
              <w:rPr>
                <w:rStyle w:val="Lienhypertexte"/>
                <w:noProof/>
              </w:rPr>
              <w:t>Mesure des impacts</w:t>
            </w:r>
            <w:r>
              <w:rPr>
                <w:noProof/>
                <w:webHidden/>
              </w:rPr>
              <w:tab/>
            </w:r>
            <w:r>
              <w:rPr>
                <w:noProof/>
                <w:webHidden/>
              </w:rPr>
              <w:fldChar w:fldCharType="begin"/>
            </w:r>
            <w:r>
              <w:rPr>
                <w:noProof/>
                <w:webHidden/>
              </w:rPr>
              <w:instrText xml:space="preserve"> PAGEREF _Toc200098744 \h </w:instrText>
            </w:r>
            <w:r>
              <w:rPr>
                <w:noProof/>
                <w:webHidden/>
              </w:rPr>
            </w:r>
            <w:r>
              <w:rPr>
                <w:noProof/>
                <w:webHidden/>
              </w:rPr>
              <w:fldChar w:fldCharType="separate"/>
            </w:r>
            <w:r>
              <w:rPr>
                <w:noProof/>
                <w:webHidden/>
              </w:rPr>
              <w:t>7</w:t>
            </w:r>
            <w:r>
              <w:rPr>
                <w:noProof/>
                <w:webHidden/>
              </w:rPr>
              <w:fldChar w:fldCharType="end"/>
            </w:r>
          </w:hyperlink>
        </w:p>
        <w:p w14:paraId="5773E515" w14:textId="5E3C6365" w:rsidR="005C6D1C" w:rsidRDefault="005C6D1C">
          <w:pPr>
            <w:pStyle w:val="TM1"/>
            <w:rPr>
              <w:rFonts w:asciiTheme="minorHAnsi" w:eastAsiaTheme="minorEastAsia" w:hAnsiTheme="minorHAnsi" w:cstheme="minorBidi"/>
              <w:bCs w:val="0"/>
              <w:i w:val="0"/>
              <w:noProof/>
              <w:kern w:val="2"/>
              <w:sz w:val="24"/>
              <w:szCs w:val="24"/>
              <w:lang w:eastAsia="fr-FR"/>
              <w14:ligatures w14:val="standardContextual"/>
            </w:rPr>
          </w:pPr>
          <w:hyperlink w:anchor="_Toc200098745" w:history="1">
            <w:r w:rsidRPr="00675112">
              <w:rPr>
                <w:rStyle w:val="Lienhypertexte"/>
                <w:noProof/>
              </w:rPr>
              <w:t>4.</w:t>
            </w:r>
            <w:r>
              <w:rPr>
                <w:rFonts w:asciiTheme="minorHAnsi" w:eastAsiaTheme="minorEastAsia" w:hAnsiTheme="minorHAnsi" w:cstheme="minorBidi"/>
                <w:bCs w:val="0"/>
                <w:i w:val="0"/>
                <w:noProof/>
                <w:kern w:val="2"/>
                <w:sz w:val="24"/>
                <w:szCs w:val="24"/>
                <w:lang w:eastAsia="fr-FR"/>
                <w14:ligatures w14:val="standardContextual"/>
              </w:rPr>
              <w:tab/>
            </w:r>
            <w:r w:rsidRPr="00675112">
              <w:rPr>
                <w:rStyle w:val="Lienhypertexte"/>
                <w:noProof/>
              </w:rPr>
              <w:t>Actions de communication et de sensibilisation</w:t>
            </w:r>
            <w:r>
              <w:rPr>
                <w:noProof/>
                <w:webHidden/>
              </w:rPr>
              <w:tab/>
            </w:r>
            <w:r>
              <w:rPr>
                <w:noProof/>
                <w:webHidden/>
              </w:rPr>
              <w:fldChar w:fldCharType="begin"/>
            </w:r>
            <w:r>
              <w:rPr>
                <w:noProof/>
                <w:webHidden/>
              </w:rPr>
              <w:instrText xml:space="preserve"> PAGEREF _Toc200098745 \h </w:instrText>
            </w:r>
            <w:r>
              <w:rPr>
                <w:noProof/>
                <w:webHidden/>
              </w:rPr>
            </w:r>
            <w:r>
              <w:rPr>
                <w:noProof/>
                <w:webHidden/>
              </w:rPr>
              <w:fldChar w:fldCharType="separate"/>
            </w:r>
            <w:r>
              <w:rPr>
                <w:noProof/>
                <w:webHidden/>
              </w:rPr>
              <w:t>12</w:t>
            </w:r>
            <w:r>
              <w:rPr>
                <w:noProof/>
                <w:webHidden/>
              </w:rPr>
              <w:fldChar w:fldCharType="end"/>
            </w:r>
          </w:hyperlink>
        </w:p>
        <w:p w14:paraId="14282E13" w14:textId="0C624C81"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6" w:history="1">
            <w:r w:rsidRPr="00675112">
              <w:rPr>
                <w:rStyle w:val="Lienhypertexte"/>
                <w:noProof/>
                <w:lang w:eastAsia="fr-FR"/>
              </w:rPr>
              <w:t>4.1.</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Actions de communication et de sensibilisation I</w:t>
            </w:r>
            <w:r>
              <w:rPr>
                <w:noProof/>
                <w:webHidden/>
              </w:rPr>
              <w:tab/>
            </w:r>
            <w:r>
              <w:rPr>
                <w:noProof/>
                <w:webHidden/>
              </w:rPr>
              <w:fldChar w:fldCharType="begin"/>
            </w:r>
            <w:r>
              <w:rPr>
                <w:noProof/>
                <w:webHidden/>
              </w:rPr>
              <w:instrText xml:space="preserve"> PAGEREF _Toc200098746 \h </w:instrText>
            </w:r>
            <w:r>
              <w:rPr>
                <w:noProof/>
                <w:webHidden/>
              </w:rPr>
            </w:r>
            <w:r>
              <w:rPr>
                <w:noProof/>
                <w:webHidden/>
              </w:rPr>
              <w:fldChar w:fldCharType="separate"/>
            </w:r>
            <w:r>
              <w:rPr>
                <w:noProof/>
                <w:webHidden/>
              </w:rPr>
              <w:t>12</w:t>
            </w:r>
            <w:r>
              <w:rPr>
                <w:noProof/>
                <w:webHidden/>
              </w:rPr>
              <w:fldChar w:fldCharType="end"/>
            </w:r>
          </w:hyperlink>
        </w:p>
        <w:p w14:paraId="647C4167" w14:textId="348A228C"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7" w:history="1">
            <w:r w:rsidRPr="00675112">
              <w:rPr>
                <w:rStyle w:val="Lienhypertexte"/>
                <w:noProof/>
                <w:lang w:eastAsia="fr-FR"/>
              </w:rPr>
              <w:t>4.2.</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Actions de communication et de sensibilisation II</w:t>
            </w:r>
            <w:r>
              <w:rPr>
                <w:noProof/>
                <w:webHidden/>
              </w:rPr>
              <w:tab/>
            </w:r>
            <w:r>
              <w:rPr>
                <w:noProof/>
                <w:webHidden/>
              </w:rPr>
              <w:fldChar w:fldCharType="begin"/>
            </w:r>
            <w:r>
              <w:rPr>
                <w:noProof/>
                <w:webHidden/>
              </w:rPr>
              <w:instrText xml:space="preserve"> PAGEREF _Toc200098747 \h </w:instrText>
            </w:r>
            <w:r>
              <w:rPr>
                <w:noProof/>
                <w:webHidden/>
              </w:rPr>
            </w:r>
            <w:r>
              <w:rPr>
                <w:noProof/>
                <w:webHidden/>
              </w:rPr>
              <w:fldChar w:fldCharType="separate"/>
            </w:r>
            <w:r>
              <w:rPr>
                <w:noProof/>
                <w:webHidden/>
              </w:rPr>
              <w:t>12</w:t>
            </w:r>
            <w:r>
              <w:rPr>
                <w:noProof/>
                <w:webHidden/>
              </w:rPr>
              <w:fldChar w:fldCharType="end"/>
            </w:r>
          </w:hyperlink>
        </w:p>
        <w:p w14:paraId="0DE5F698" w14:textId="156FBB17" w:rsidR="005C6D1C" w:rsidRDefault="005C6D1C">
          <w:pPr>
            <w:pStyle w:val="TM2"/>
            <w:rPr>
              <w:rFonts w:asciiTheme="minorHAnsi" w:eastAsiaTheme="minorEastAsia" w:hAnsiTheme="minorHAnsi" w:cstheme="minorBidi"/>
              <w:iCs w:val="0"/>
              <w:noProof/>
              <w:kern w:val="2"/>
              <w:sz w:val="24"/>
              <w:szCs w:val="24"/>
              <w:lang w:eastAsia="fr-FR"/>
              <w14:ligatures w14:val="standardContextual"/>
            </w:rPr>
          </w:pPr>
          <w:hyperlink w:anchor="_Toc200098748" w:history="1">
            <w:r w:rsidRPr="00675112">
              <w:rPr>
                <w:rStyle w:val="Lienhypertexte"/>
                <w:noProof/>
                <w:lang w:eastAsia="fr-FR"/>
              </w:rPr>
              <w:t>4.3.</w:t>
            </w:r>
            <w:r>
              <w:rPr>
                <w:rFonts w:asciiTheme="minorHAnsi" w:eastAsiaTheme="minorEastAsia" w:hAnsiTheme="minorHAnsi" w:cstheme="minorBidi"/>
                <w:iCs w:val="0"/>
                <w:noProof/>
                <w:kern w:val="2"/>
                <w:sz w:val="24"/>
                <w:szCs w:val="24"/>
                <w:lang w:eastAsia="fr-FR"/>
                <w14:ligatures w14:val="standardContextual"/>
              </w:rPr>
              <w:tab/>
            </w:r>
            <w:r w:rsidRPr="00675112">
              <w:rPr>
                <w:rStyle w:val="Lienhypertexte"/>
                <w:noProof/>
                <w:lang w:eastAsia="fr-FR"/>
              </w:rPr>
              <w:t>Actions de communication et de sensibilisation III</w:t>
            </w:r>
            <w:r>
              <w:rPr>
                <w:noProof/>
                <w:webHidden/>
              </w:rPr>
              <w:tab/>
            </w:r>
            <w:r>
              <w:rPr>
                <w:noProof/>
                <w:webHidden/>
              </w:rPr>
              <w:fldChar w:fldCharType="begin"/>
            </w:r>
            <w:r>
              <w:rPr>
                <w:noProof/>
                <w:webHidden/>
              </w:rPr>
              <w:instrText xml:space="preserve"> PAGEREF _Toc200098748 \h </w:instrText>
            </w:r>
            <w:r>
              <w:rPr>
                <w:noProof/>
                <w:webHidden/>
              </w:rPr>
            </w:r>
            <w:r>
              <w:rPr>
                <w:noProof/>
                <w:webHidden/>
              </w:rPr>
              <w:fldChar w:fldCharType="separate"/>
            </w:r>
            <w:r>
              <w:rPr>
                <w:noProof/>
                <w:webHidden/>
              </w:rPr>
              <w:t>12</w:t>
            </w:r>
            <w:r>
              <w:rPr>
                <w:noProof/>
                <w:webHidden/>
              </w:rPr>
              <w:fldChar w:fldCharType="end"/>
            </w:r>
          </w:hyperlink>
        </w:p>
        <w:p w14:paraId="4A31E774" w14:textId="2E1A0C7D" w:rsidR="005C6D1C" w:rsidRDefault="005C6D1C">
          <w:pPr>
            <w:pStyle w:val="TM1"/>
            <w:rPr>
              <w:rFonts w:asciiTheme="minorHAnsi" w:eastAsiaTheme="minorEastAsia" w:hAnsiTheme="minorHAnsi" w:cstheme="minorBidi"/>
              <w:bCs w:val="0"/>
              <w:i w:val="0"/>
              <w:noProof/>
              <w:kern w:val="2"/>
              <w:sz w:val="24"/>
              <w:szCs w:val="24"/>
              <w:lang w:eastAsia="fr-FR"/>
              <w14:ligatures w14:val="standardContextual"/>
            </w:rPr>
          </w:pPr>
          <w:hyperlink w:anchor="_Toc200098749" w:history="1">
            <w:r w:rsidRPr="00675112">
              <w:rPr>
                <w:rStyle w:val="Lienhypertexte"/>
                <w:noProof/>
              </w:rPr>
              <w:t>5.</w:t>
            </w:r>
            <w:r>
              <w:rPr>
                <w:rFonts w:asciiTheme="minorHAnsi" w:eastAsiaTheme="minorEastAsia" w:hAnsiTheme="minorHAnsi" w:cstheme="minorBidi"/>
                <w:bCs w:val="0"/>
                <w:i w:val="0"/>
                <w:noProof/>
                <w:kern w:val="2"/>
                <w:sz w:val="24"/>
                <w:szCs w:val="24"/>
                <w:lang w:eastAsia="fr-FR"/>
                <w14:ligatures w14:val="standardContextual"/>
              </w:rPr>
              <w:tab/>
            </w:r>
            <w:r w:rsidRPr="00675112">
              <w:rPr>
                <w:rStyle w:val="Lienhypertexte"/>
                <w:noProof/>
              </w:rPr>
              <w:t>Bilan financier à date</w:t>
            </w:r>
            <w:r>
              <w:rPr>
                <w:noProof/>
                <w:webHidden/>
              </w:rPr>
              <w:tab/>
            </w:r>
            <w:r>
              <w:rPr>
                <w:noProof/>
                <w:webHidden/>
              </w:rPr>
              <w:fldChar w:fldCharType="begin"/>
            </w:r>
            <w:r>
              <w:rPr>
                <w:noProof/>
                <w:webHidden/>
              </w:rPr>
              <w:instrText xml:space="preserve"> PAGEREF _Toc200098749 \h </w:instrText>
            </w:r>
            <w:r>
              <w:rPr>
                <w:noProof/>
                <w:webHidden/>
              </w:rPr>
            </w:r>
            <w:r>
              <w:rPr>
                <w:noProof/>
                <w:webHidden/>
              </w:rPr>
              <w:fldChar w:fldCharType="separate"/>
            </w:r>
            <w:r>
              <w:rPr>
                <w:noProof/>
                <w:webHidden/>
              </w:rPr>
              <w:t>13</w:t>
            </w:r>
            <w:r>
              <w:rPr>
                <w:noProof/>
                <w:webHidden/>
              </w:rPr>
              <w:fldChar w:fldCharType="end"/>
            </w:r>
          </w:hyperlink>
        </w:p>
        <w:p w14:paraId="77893CDB" w14:textId="0678BBE0" w:rsidR="005C6D1C" w:rsidRDefault="005C6D1C">
          <w:pPr>
            <w:pStyle w:val="TM1"/>
            <w:rPr>
              <w:rFonts w:asciiTheme="minorHAnsi" w:eastAsiaTheme="minorEastAsia" w:hAnsiTheme="minorHAnsi" w:cstheme="minorBidi"/>
              <w:bCs w:val="0"/>
              <w:i w:val="0"/>
              <w:noProof/>
              <w:kern w:val="2"/>
              <w:sz w:val="24"/>
              <w:szCs w:val="24"/>
              <w:lang w:eastAsia="fr-FR"/>
              <w14:ligatures w14:val="standardContextual"/>
            </w:rPr>
          </w:pPr>
          <w:hyperlink w:anchor="_Toc200098750" w:history="1">
            <w:r w:rsidRPr="00675112">
              <w:rPr>
                <w:rStyle w:val="Lienhypertexte"/>
                <w:noProof/>
              </w:rPr>
              <w:t>6.</w:t>
            </w:r>
            <w:r>
              <w:rPr>
                <w:rFonts w:asciiTheme="minorHAnsi" w:eastAsiaTheme="minorEastAsia" w:hAnsiTheme="minorHAnsi" w:cstheme="minorBidi"/>
                <w:bCs w:val="0"/>
                <w:i w:val="0"/>
                <w:noProof/>
                <w:kern w:val="2"/>
                <w:sz w:val="24"/>
                <w:szCs w:val="24"/>
                <w:lang w:eastAsia="fr-FR"/>
                <w14:ligatures w14:val="standardContextual"/>
              </w:rPr>
              <w:tab/>
            </w:r>
            <w:r w:rsidRPr="00675112">
              <w:rPr>
                <w:rStyle w:val="Lienhypertexte"/>
                <w:noProof/>
              </w:rPr>
              <w:t>Calendrier prévisionnel pour l’année à venir</w:t>
            </w:r>
            <w:r>
              <w:rPr>
                <w:noProof/>
                <w:webHidden/>
              </w:rPr>
              <w:tab/>
            </w:r>
            <w:r>
              <w:rPr>
                <w:noProof/>
                <w:webHidden/>
              </w:rPr>
              <w:fldChar w:fldCharType="begin"/>
            </w:r>
            <w:r>
              <w:rPr>
                <w:noProof/>
                <w:webHidden/>
              </w:rPr>
              <w:instrText xml:space="preserve"> PAGEREF _Toc200098750 \h </w:instrText>
            </w:r>
            <w:r>
              <w:rPr>
                <w:noProof/>
                <w:webHidden/>
              </w:rPr>
            </w:r>
            <w:r>
              <w:rPr>
                <w:noProof/>
                <w:webHidden/>
              </w:rPr>
              <w:fldChar w:fldCharType="separate"/>
            </w:r>
            <w:r>
              <w:rPr>
                <w:noProof/>
                <w:webHidden/>
              </w:rPr>
              <w:t>14</w:t>
            </w:r>
            <w:r>
              <w:rPr>
                <w:noProof/>
                <w:webHidden/>
              </w:rPr>
              <w:fldChar w:fldCharType="end"/>
            </w:r>
          </w:hyperlink>
        </w:p>
        <w:p w14:paraId="0B84B30B" w14:textId="66F09717" w:rsidR="004F408B" w:rsidRDefault="004F408B">
          <w:r>
            <w:rPr>
              <w:b/>
              <w:bCs/>
            </w:rPr>
            <w:fldChar w:fldCharType="end"/>
          </w:r>
        </w:p>
      </w:sdtContent>
    </w:sdt>
    <w:p w14:paraId="3E87394E" w14:textId="76580D57" w:rsidR="00105208" w:rsidRPr="00622B07" w:rsidRDefault="00105208" w:rsidP="00A9443D">
      <w:pPr>
        <w:pStyle w:val="Albiomatitre1rapport"/>
        <w:numPr>
          <w:ilvl w:val="0"/>
          <w:numId w:val="0"/>
        </w:numPr>
      </w:pPr>
      <w:r w:rsidRPr="00622B07">
        <w:br w:type="page"/>
      </w:r>
    </w:p>
    <w:p w14:paraId="4793E47F" w14:textId="38D002E6" w:rsidR="002E6A4D" w:rsidRDefault="002E6A4D" w:rsidP="000E78D8">
      <w:pPr>
        <w:pStyle w:val="Albiomatitre1rapport"/>
      </w:pPr>
      <w:bookmarkStart w:id="1" w:name="_Toc200098736"/>
      <w:r>
        <w:lastRenderedPageBreak/>
        <w:t>Contexte et objectifs du projet</w:t>
      </w:r>
      <w:bookmarkEnd w:id="1"/>
    </w:p>
    <w:p w14:paraId="3F2C0EB5" w14:textId="11532B4D" w:rsidR="002E6A4D" w:rsidRDefault="000E78D8" w:rsidP="000E78D8">
      <w:pPr>
        <w:pStyle w:val="Albiomatitre2rapport"/>
        <w:rPr>
          <w:lang w:eastAsia="fr-FR"/>
        </w:rPr>
      </w:pPr>
      <w:bookmarkStart w:id="2" w:name="_Toc200098737"/>
      <w:r>
        <w:rPr>
          <w:lang w:eastAsia="fr-FR"/>
        </w:rPr>
        <w:t>Contexte et enjeux</w:t>
      </w:r>
      <w:bookmarkEnd w:id="2"/>
    </w:p>
    <w:p w14:paraId="419688BF" w14:textId="77777777" w:rsidR="002E6A4D" w:rsidRDefault="002E6A4D" w:rsidP="002E6A4D">
      <w:pPr>
        <w:pStyle w:val="Albiomatextecourant"/>
        <w:rPr>
          <w:lang w:eastAsia="fr-FR"/>
        </w:rPr>
      </w:pPr>
    </w:p>
    <w:p w14:paraId="07C7E7A6" w14:textId="071CABB3" w:rsidR="00B86226" w:rsidRPr="00B86226" w:rsidRDefault="00B86226" w:rsidP="00B86226">
      <w:pPr>
        <w:pStyle w:val="Albiomatextecourant"/>
        <w:rPr>
          <w:i/>
          <w:iCs/>
          <w:color w:val="7C9D3E" w:themeColor="accent1"/>
          <w:lang w:eastAsia="fr-FR"/>
        </w:rPr>
      </w:pPr>
      <w:r w:rsidRPr="00B86226">
        <w:rPr>
          <w:i/>
          <w:iCs/>
          <w:color w:val="7C9D3E" w:themeColor="accent1"/>
          <w:lang w:eastAsia="fr-FR"/>
        </w:rPr>
        <w:t>Dans cette section, il s’agit de présenter le cadre général dans lequel s’inscrit votre projet ainsi que les enjeux sociaux, économiques</w:t>
      </w:r>
      <w:r w:rsidR="006D7FC1">
        <w:rPr>
          <w:i/>
          <w:iCs/>
          <w:color w:val="7C9D3E" w:themeColor="accent1"/>
          <w:lang w:eastAsia="fr-FR"/>
        </w:rPr>
        <w:t>,</w:t>
      </w:r>
      <w:r w:rsidRPr="00B86226">
        <w:rPr>
          <w:i/>
          <w:iCs/>
          <w:color w:val="7C9D3E" w:themeColor="accent1"/>
          <w:lang w:eastAsia="fr-FR"/>
        </w:rPr>
        <w:t xml:space="preserve"> territoriaux </w:t>
      </w:r>
      <w:r w:rsidR="006D7FC1">
        <w:rPr>
          <w:i/>
          <w:iCs/>
          <w:color w:val="7C9D3E" w:themeColor="accent1"/>
          <w:lang w:eastAsia="fr-FR"/>
        </w:rPr>
        <w:t xml:space="preserve">ou écologique </w:t>
      </w:r>
      <w:r w:rsidRPr="00B86226">
        <w:rPr>
          <w:i/>
          <w:iCs/>
          <w:color w:val="7C9D3E" w:themeColor="accent1"/>
          <w:lang w:eastAsia="fr-FR"/>
        </w:rPr>
        <w:t>auxquels il répond.</w:t>
      </w:r>
    </w:p>
    <w:p w14:paraId="5E0A92A7" w14:textId="77777777" w:rsidR="00B86226" w:rsidRPr="00B86226" w:rsidRDefault="00B86226" w:rsidP="00B86226">
      <w:pPr>
        <w:pStyle w:val="Albiomatextecourant"/>
        <w:rPr>
          <w:i/>
          <w:iCs/>
          <w:color w:val="7C9D3E" w:themeColor="accent1"/>
          <w:lang w:eastAsia="fr-FR"/>
        </w:rPr>
      </w:pPr>
      <w:r w:rsidRPr="00B86226">
        <w:rPr>
          <w:i/>
          <w:iCs/>
          <w:color w:val="7C9D3E" w:themeColor="accent1"/>
          <w:lang w:eastAsia="fr-FR"/>
        </w:rPr>
        <w:t>Décrivez notamment :</w:t>
      </w:r>
    </w:p>
    <w:p w14:paraId="5249A458" w14:textId="1F4547D2" w:rsidR="00B86226" w:rsidRPr="00B86226" w:rsidRDefault="00B86226" w:rsidP="00AC5BF3">
      <w:pPr>
        <w:pStyle w:val="Albiomatextecourant"/>
        <w:numPr>
          <w:ilvl w:val="0"/>
          <w:numId w:val="7"/>
        </w:numPr>
        <w:rPr>
          <w:i/>
          <w:iCs/>
          <w:color w:val="7C9D3E" w:themeColor="accent1"/>
          <w:lang w:eastAsia="fr-FR"/>
        </w:rPr>
      </w:pPr>
      <w:r w:rsidRPr="00B86226">
        <w:rPr>
          <w:i/>
          <w:iCs/>
          <w:color w:val="7C9D3E" w:themeColor="accent1"/>
          <w:lang w:eastAsia="fr-FR"/>
        </w:rPr>
        <w:t xml:space="preserve">Le territoire concerné : </w:t>
      </w:r>
      <w:r w:rsidR="006D7FC1">
        <w:rPr>
          <w:i/>
          <w:iCs/>
          <w:color w:val="7C9D3E" w:themeColor="accent1"/>
          <w:lang w:eastAsia="fr-FR"/>
        </w:rPr>
        <w:t>situation socio-économique, dynamiques, besoins, enjeux</w:t>
      </w:r>
    </w:p>
    <w:p w14:paraId="65FE45F9" w14:textId="2CD9ECFD" w:rsidR="00B86226" w:rsidRPr="00B86226" w:rsidRDefault="00B86226" w:rsidP="00AC5BF3">
      <w:pPr>
        <w:pStyle w:val="Albiomatextecourant"/>
        <w:numPr>
          <w:ilvl w:val="0"/>
          <w:numId w:val="7"/>
        </w:numPr>
        <w:rPr>
          <w:i/>
          <w:iCs/>
          <w:color w:val="7C9D3E" w:themeColor="accent1"/>
          <w:lang w:eastAsia="fr-FR"/>
        </w:rPr>
      </w:pPr>
      <w:r w:rsidRPr="00B86226">
        <w:rPr>
          <w:i/>
          <w:iCs/>
          <w:color w:val="7C9D3E" w:themeColor="accent1"/>
          <w:lang w:eastAsia="fr-FR"/>
        </w:rPr>
        <w:t>Les problématiques majeures liées à l</w:t>
      </w:r>
      <w:r w:rsidR="006D7FC1">
        <w:rPr>
          <w:i/>
          <w:iCs/>
          <w:color w:val="7C9D3E" w:themeColor="accent1"/>
          <w:lang w:eastAsia="fr-FR"/>
        </w:rPr>
        <w:t>’insertion professionnelle</w:t>
      </w:r>
      <w:r w:rsidRPr="00B86226">
        <w:rPr>
          <w:i/>
          <w:iCs/>
          <w:color w:val="7C9D3E" w:themeColor="accent1"/>
          <w:lang w:eastAsia="fr-FR"/>
        </w:rPr>
        <w:t xml:space="preserve"> sur ce territoire</w:t>
      </w:r>
    </w:p>
    <w:p w14:paraId="33A0F64E" w14:textId="77777777" w:rsidR="00B86226" w:rsidRPr="00B86226" w:rsidRDefault="00B86226" w:rsidP="00AC5BF3">
      <w:pPr>
        <w:pStyle w:val="Albiomatextecourant"/>
        <w:numPr>
          <w:ilvl w:val="0"/>
          <w:numId w:val="7"/>
        </w:numPr>
        <w:rPr>
          <w:i/>
          <w:iCs/>
          <w:color w:val="7C9D3E" w:themeColor="accent1"/>
          <w:lang w:eastAsia="fr-FR"/>
        </w:rPr>
      </w:pPr>
      <w:r w:rsidRPr="00B86226">
        <w:rPr>
          <w:i/>
          <w:iCs/>
          <w:color w:val="7C9D3E" w:themeColor="accent1"/>
          <w:lang w:eastAsia="fr-FR"/>
        </w:rPr>
        <w:t>L’origine du projet : pourquoi et comment a-t-il émergé ?</w:t>
      </w:r>
    </w:p>
    <w:p w14:paraId="7724A738" w14:textId="0FB526DF" w:rsidR="00B86226" w:rsidRPr="00B86226" w:rsidRDefault="00B86226" w:rsidP="00AC5BF3">
      <w:pPr>
        <w:pStyle w:val="Albiomatextecourant"/>
        <w:numPr>
          <w:ilvl w:val="0"/>
          <w:numId w:val="7"/>
        </w:numPr>
        <w:rPr>
          <w:i/>
          <w:iCs/>
          <w:color w:val="7C9D3E" w:themeColor="accent1"/>
          <w:lang w:eastAsia="fr-FR"/>
        </w:rPr>
      </w:pPr>
      <w:r w:rsidRPr="00B86226">
        <w:rPr>
          <w:i/>
          <w:iCs/>
          <w:color w:val="7C9D3E" w:themeColor="accent1"/>
          <w:lang w:eastAsia="fr-FR"/>
        </w:rPr>
        <w:t>Les acteurs impliqués et leur rôle dans la prise de conscience des enjeux</w:t>
      </w:r>
    </w:p>
    <w:p w14:paraId="38D25578" w14:textId="14D94F76" w:rsidR="002E6A4D" w:rsidRPr="00B86226" w:rsidRDefault="00B86226" w:rsidP="00B86226">
      <w:pPr>
        <w:pStyle w:val="Albiomatextecourant"/>
        <w:rPr>
          <w:i/>
          <w:iCs/>
          <w:color w:val="7C9D3E" w:themeColor="accent1"/>
          <w:lang w:eastAsia="fr-FR"/>
        </w:rPr>
      </w:pPr>
      <w:r w:rsidRPr="00B86226">
        <w:rPr>
          <w:i/>
          <w:iCs/>
          <w:color w:val="7C9D3E" w:themeColor="accent1"/>
          <w:lang w:eastAsia="fr-FR"/>
        </w:rPr>
        <w:t>Objectif : permettre à toute personne lisant le bilan (partenaire, financeur, citoyen...) de comprendre pourquoi ce projet est nécessaire et quels sont les défis qu’il cherche à relever.</w:t>
      </w:r>
    </w:p>
    <w:p w14:paraId="6734C676" w14:textId="77777777" w:rsidR="002E6A4D" w:rsidRDefault="002E6A4D" w:rsidP="002E6A4D">
      <w:pPr>
        <w:pStyle w:val="Albiomatextecourant"/>
        <w:rPr>
          <w:lang w:eastAsia="fr-FR"/>
        </w:rPr>
      </w:pPr>
    </w:p>
    <w:p w14:paraId="372C427E" w14:textId="77777777" w:rsidR="002E6A4D" w:rsidRDefault="002E6A4D" w:rsidP="002E6A4D">
      <w:pPr>
        <w:pStyle w:val="Albiomatextecourant"/>
        <w:rPr>
          <w:lang w:eastAsia="fr-FR"/>
        </w:rPr>
      </w:pPr>
    </w:p>
    <w:p w14:paraId="69570927" w14:textId="77777777" w:rsidR="002E6A4D" w:rsidRDefault="002E6A4D" w:rsidP="002E6A4D">
      <w:pPr>
        <w:pStyle w:val="Albiomatextecourant"/>
        <w:rPr>
          <w:lang w:eastAsia="fr-FR"/>
        </w:rPr>
      </w:pPr>
    </w:p>
    <w:p w14:paraId="669D899E" w14:textId="77777777" w:rsidR="002E6A4D" w:rsidRDefault="002E6A4D" w:rsidP="002E6A4D">
      <w:pPr>
        <w:pStyle w:val="Albiomatextecourant"/>
        <w:rPr>
          <w:lang w:eastAsia="fr-FR"/>
        </w:rPr>
      </w:pPr>
    </w:p>
    <w:p w14:paraId="7F4DD760" w14:textId="77777777" w:rsidR="002E6A4D" w:rsidRDefault="002E6A4D" w:rsidP="002E6A4D">
      <w:pPr>
        <w:pStyle w:val="Albiomatextecourant"/>
        <w:rPr>
          <w:lang w:eastAsia="fr-FR"/>
        </w:rPr>
      </w:pPr>
    </w:p>
    <w:p w14:paraId="564BFC84" w14:textId="77777777" w:rsidR="002E6A4D" w:rsidRDefault="002E6A4D" w:rsidP="002E6A4D">
      <w:pPr>
        <w:pStyle w:val="Albiomatextecourant"/>
        <w:rPr>
          <w:lang w:eastAsia="fr-FR"/>
        </w:rPr>
      </w:pPr>
    </w:p>
    <w:p w14:paraId="2E7AE115" w14:textId="77777777" w:rsidR="002E6A4D" w:rsidRDefault="002E6A4D" w:rsidP="002E6A4D">
      <w:pPr>
        <w:pStyle w:val="Albiomatextecourant"/>
        <w:rPr>
          <w:lang w:eastAsia="fr-FR"/>
        </w:rPr>
      </w:pPr>
    </w:p>
    <w:p w14:paraId="3D37CCAA" w14:textId="77777777" w:rsidR="002E6A4D" w:rsidRDefault="002E6A4D" w:rsidP="002E6A4D">
      <w:pPr>
        <w:pStyle w:val="Albiomatitre2rapport"/>
        <w:rPr>
          <w:lang w:eastAsia="fr-FR"/>
        </w:rPr>
        <w:sectPr w:rsidR="002E6A4D" w:rsidSect="00B374EA">
          <w:headerReference w:type="even" r:id="rId12"/>
          <w:headerReference w:type="default" r:id="rId13"/>
          <w:footerReference w:type="even" r:id="rId14"/>
          <w:footerReference w:type="default" r:id="rId15"/>
          <w:headerReference w:type="first" r:id="rId16"/>
          <w:footerReference w:type="first" r:id="rId17"/>
          <w:pgSz w:w="11900" w:h="16840" w:code="9"/>
          <w:pgMar w:top="1701" w:right="1418" w:bottom="1418" w:left="1418" w:header="567" w:footer="567" w:gutter="0"/>
          <w:cols w:space="708"/>
          <w:titlePg/>
          <w:docGrid w:linePitch="360"/>
        </w:sectPr>
      </w:pPr>
    </w:p>
    <w:p w14:paraId="61246A05" w14:textId="246CFC5F" w:rsidR="002E6A4D" w:rsidRDefault="002E6A4D" w:rsidP="002E6A4D">
      <w:pPr>
        <w:pStyle w:val="Albiomatitre2rapport"/>
        <w:rPr>
          <w:lang w:eastAsia="fr-FR"/>
        </w:rPr>
      </w:pPr>
      <w:bookmarkStart w:id="3" w:name="_Toc200098738"/>
      <w:r>
        <w:rPr>
          <w:lang w:eastAsia="fr-FR"/>
        </w:rPr>
        <w:lastRenderedPageBreak/>
        <w:t>Objectifs</w:t>
      </w:r>
      <w:bookmarkEnd w:id="3"/>
      <w:r w:rsidR="00B86226">
        <w:rPr>
          <w:lang w:eastAsia="fr-FR"/>
        </w:rPr>
        <w:t xml:space="preserve"> </w:t>
      </w:r>
    </w:p>
    <w:p w14:paraId="07BA2316" w14:textId="6708B389" w:rsidR="00B86226" w:rsidRPr="00B86226" w:rsidRDefault="00B86226" w:rsidP="00B86226">
      <w:pPr>
        <w:pStyle w:val="Albiomatextecourant"/>
        <w:rPr>
          <w:i/>
          <w:iCs/>
          <w:color w:val="7C9D3E" w:themeColor="accent1"/>
          <w:lang w:eastAsia="fr-FR"/>
        </w:rPr>
      </w:pPr>
      <w:r w:rsidRPr="00B86226">
        <w:rPr>
          <w:i/>
          <w:iCs/>
          <w:color w:val="7C9D3E" w:themeColor="accent1"/>
          <w:lang w:eastAsia="fr-FR"/>
        </w:rPr>
        <w:t>Cette section vise à expliciter les intentions concrètes du projet ainsi que les changements positifs attendus sur le court, moyen et long terme.</w:t>
      </w:r>
    </w:p>
    <w:p w14:paraId="4042E08F" w14:textId="77777777" w:rsidR="002E6A4D" w:rsidRDefault="002E6A4D" w:rsidP="002E6A4D">
      <w:pPr>
        <w:pStyle w:val="Albiomatextecourant"/>
        <w:rPr>
          <w:lang w:eastAsia="fr-FR"/>
        </w:rPr>
      </w:pPr>
    </w:p>
    <w:tbl>
      <w:tblPr>
        <w:tblStyle w:val="Grilledutableau"/>
        <w:tblW w:w="0" w:type="auto"/>
        <w:tblLook w:val="04A0" w:firstRow="1" w:lastRow="0" w:firstColumn="1" w:lastColumn="0" w:noHBand="0" w:noVBand="1"/>
      </w:tblPr>
      <w:tblGrid>
        <w:gridCol w:w="6989"/>
        <w:gridCol w:w="6989"/>
      </w:tblGrid>
      <w:tr w:rsidR="00D63F0E" w14:paraId="0BAC610A" w14:textId="77777777" w:rsidTr="00D63F0E">
        <w:trPr>
          <w:trHeight w:val="442"/>
        </w:trPr>
        <w:tc>
          <w:tcPr>
            <w:tcW w:w="6989" w:type="dxa"/>
          </w:tcPr>
          <w:p w14:paraId="6C6E9AF5" w14:textId="3F90614B" w:rsidR="00D63F0E" w:rsidRPr="00D63F0E" w:rsidRDefault="00D63F0E" w:rsidP="00D63F0E">
            <w:pPr>
              <w:pStyle w:val="Albiomatextecourant"/>
              <w:jc w:val="center"/>
              <w:rPr>
                <w:b/>
                <w:bCs/>
                <w:sz w:val="24"/>
                <w:szCs w:val="24"/>
                <w:lang w:eastAsia="fr-FR"/>
              </w:rPr>
            </w:pPr>
            <w:r>
              <w:rPr>
                <w:b/>
                <w:bCs/>
                <w:sz w:val="24"/>
                <w:szCs w:val="24"/>
                <w:lang w:eastAsia="fr-FR"/>
              </w:rPr>
              <w:t>Objectif</w:t>
            </w:r>
          </w:p>
        </w:tc>
        <w:tc>
          <w:tcPr>
            <w:tcW w:w="6989" w:type="dxa"/>
          </w:tcPr>
          <w:p w14:paraId="6A3B9ABE" w14:textId="0AE98031" w:rsidR="00D63F0E" w:rsidRPr="00D63F0E" w:rsidRDefault="00D63F0E" w:rsidP="00D63F0E">
            <w:pPr>
              <w:pStyle w:val="Albiomatextecourant"/>
              <w:jc w:val="center"/>
              <w:rPr>
                <w:b/>
                <w:bCs/>
                <w:sz w:val="24"/>
                <w:szCs w:val="24"/>
                <w:lang w:eastAsia="fr-FR"/>
              </w:rPr>
            </w:pPr>
            <w:r>
              <w:rPr>
                <w:b/>
                <w:bCs/>
                <w:sz w:val="24"/>
                <w:szCs w:val="24"/>
                <w:lang w:eastAsia="fr-FR"/>
              </w:rPr>
              <w:t>Résultats attendus</w:t>
            </w:r>
          </w:p>
        </w:tc>
      </w:tr>
      <w:tr w:rsidR="00D63F0E" w14:paraId="1C94083C" w14:textId="77777777" w:rsidTr="00D63F0E">
        <w:trPr>
          <w:trHeight w:val="1306"/>
        </w:trPr>
        <w:tc>
          <w:tcPr>
            <w:tcW w:w="6989" w:type="dxa"/>
          </w:tcPr>
          <w:p w14:paraId="5D14CE53" w14:textId="0BE990DA" w:rsidR="00B86226" w:rsidRPr="00B86226" w:rsidRDefault="00B86226" w:rsidP="00B86226">
            <w:pPr>
              <w:pStyle w:val="Albiomatextecourant"/>
              <w:rPr>
                <w:i/>
                <w:iCs/>
                <w:color w:val="7C9D3E" w:themeColor="accent1"/>
                <w:lang w:eastAsia="fr-FR"/>
              </w:rPr>
            </w:pPr>
            <w:r w:rsidRPr="00B86226">
              <w:rPr>
                <w:i/>
                <w:iCs/>
                <w:color w:val="7C9D3E" w:themeColor="accent1"/>
                <w:lang w:eastAsia="fr-FR"/>
              </w:rPr>
              <w:t>Expliquez en quoi le projet contri</w:t>
            </w:r>
            <w:r w:rsidR="009050CB">
              <w:rPr>
                <w:i/>
                <w:iCs/>
                <w:color w:val="7C9D3E" w:themeColor="accent1"/>
                <w:lang w:eastAsia="fr-FR"/>
              </w:rPr>
              <w:t>bue à l’insertion professionnelle</w:t>
            </w:r>
            <w:r w:rsidR="00527AA0">
              <w:rPr>
                <w:i/>
                <w:iCs/>
                <w:color w:val="7C9D3E" w:themeColor="accent1"/>
                <w:lang w:eastAsia="fr-FR"/>
              </w:rPr>
              <w:t xml:space="preserve"> ou à la biodiversité</w:t>
            </w:r>
          </w:p>
          <w:p w14:paraId="6F137354" w14:textId="77777777" w:rsidR="00D63F0E" w:rsidRDefault="00D63F0E" w:rsidP="002E6A4D">
            <w:pPr>
              <w:pStyle w:val="Albiomatextecourant"/>
              <w:rPr>
                <w:lang w:eastAsia="fr-FR"/>
              </w:rPr>
            </w:pPr>
          </w:p>
        </w:tc>
        <w:tc>
          <w:tcPr>
            <w:tcW w:w="6989" w:type="dxa"/>
          </w:tcPr>
          <w:p w14:paraId="583C4E48" w14:textId="1F328285" w:rsidR="00D63F0E" w:rsidRDefault="00B86226" w:rsidP="009050CB">
            <w:pPr>
              <w:pStyle w:val="Albiomatextecourant"/>
              <w:rPr>
                <w:lang w:eastAsia="fr-FR"/>
              </w:rPr>
            </w:pPr>
            <w:r w:rsidRPr="00B86226">
              <w:rPr>
                <w:i/>
                <w:iCs/>
                <w:color w:val="7C9D3E" w:themeColor="accent1"/>
                <w:lang w:eastAsia="fr-FR"/>
              </w:rPr>
              <w:t xml:space="preserve">Expliquez </w:t>
            </w:r>
            <w:r w:rsidR="006D7FC1" w:rsidRPr="00B86226">
              <w:rPr>
                <w:i/>
                <w:iCs/>
                <w:color w:val="7C9D3E" w:themeColor="accent1"/>
                <w:lang w:eastAsia="fr-FR"/>
              </w:rPr>
              <w:t>les effets escomptés</w:t>
            </w:r>
            <w:r w:rsidR="005C6D1C">
              <w:rPr>
                <w:i/>
                <w:iCs/>
                <w:color w:val="7C9D3E" w:themeColor="accent1"/>
                <w:lang w:eastAsia="fr-FR"/>
              </w:rPr>
              <w:t>.</w:t>
            </w:r>
            <w:r w:rsidRPr="00B86226">
              <w:rPr>
                <w:i/>
                <w:iCs/>
                <w:color w:val="7C9D3E" w:themeColor="accent1"/>
                <w:lang w:eastAsia="fr-FR"/>
              </w:rPr>
              <w:t xml:space="preserve"> </w:t>
            </w:r>
            <w:r w:rsidR="009050CB" w:rsidRPr="009050CB">
              <w:rPr>
                <w:i/>
                <w:iCs/>
                <w:color w:val="7C9D3E" w:themeColor="accent1"/>
                <w:lang w:eastAsia="fr-FR"/>
              </w:rPr>
              <w:t>Indiquez quels changements concrets sont envisagés</w:t>
            </w:r>
            <w:r w:rsidR="00527AA0">
              <w:rPr>
                <w:i/>
                <w:iCs/>
                <w:color w:val="7C9D3E" w:themeColor="accent1"/>
                <w:lang w:eastAsia="fr-FR"/>
              </w:rPr>
              <w:t>.</w:t>
            </w:r>
          </w:p>
        </w:tc>
      </w:tr>
      <w:tr w:rsidR="00D63F0E" w14:paraId="7430DC2E" w14:textId="77777777" w:rsidTr="00D63F0E">
        <w:trPr>
          <w:trHeight w:val="1349"/>
        </w:trPr>
        <w:tc>
          <w:tcPr>
            <w:tcW w:w="6989" w:type="dxa"/>
          </w:tcPr>
          <w:p w14:paraId="760CA4BC" w14:textId="77777777" w:rsidR="00D63F0E" w:rsidRDefault="00D63F0E" w:rsidP="002E6A4D">
            <w:pPr>
              <w:pStyle w:val="Albiomatextecourant"/>
              <w:rPr>
                <w:lang w:eastAsia="fr-FR"/>
              </w:rPr>
            </w:pPr>
          </w:p>
        </w:tc>
        <w:tc>
          <w:tcPr>
            <w:tcW w:w="6989" w:type="dxa"/>
          </w:tcPr>
          <w:p w14:paraId="5E18B050" w14:textId="77777777" w:rsidR="00D63F0E" w:rsidRDefault="00D63F0E" w:rsidP="002E6A4D">
            <w:pPr>
              <w:pStyle w:val="Albiomatextecourant"/>
              <w:rPr>
                <w:lang w:eastAsia="fr-FR"/>
              </w:rPr>
            </w:pPr>
          </w:p>
        </w:tc>
      </w:tr>
      <w:tr w:rsidR="00D63F0E" w14:paraId="23994F71" w14:textId="77777777" w:rsidTr="00D63F0E">
        <w:trPr>
          <w:trHeight w:val="1349"/>
        </w:trPr>
        <w:tc>
          <w:tcPr>
            <w:tcW w:w="6989" w:type="dxa"/>
          </w:tcPr>
          <w:p w14:paraId="117BB8DD" w14:textId="77777777" w:rsidR="00D63F0E" w:rsidRDefault="00D63F0E" w:rsidP="002E6A4D">
            <w:pPr>
              <w:pStyle w:val="Albiomatextecourant"/>
              <w:rPr>
                <w:lang w:eastAsia="fr-FR"/>
              </w:rPr>
            </w:pPr>
          </w:p>
        </w:tc>
        <w:tc>
          <w:tcPr>
            <w:tcW w:w="6989" w:type="dxa"/>
          </w:tcPr>
          <w:p w14:paraId="526FBC58" w14:textId="77777777" w:rsidR="00D63F0E" w:rsidRDefault="00D63F0E" w:rsidP="002E6A4D">
            <w:pPr>
              <w:pStyle w:val="Albiomatextecourant"/>
              <w:rPr>
                <w:lang w:eastAsia="fr-FR"/>
              </w:rPr>
            </w:pPr>
          </w:p>
        </w:tc>
      </w:tr>
      <w:tr w:rsidR="00D63F0E" w14:paraId="287BFF69" w14:textId="77777777" w:rsidTr="00D63F0E">
        <w:trPr>
          <w:trHeight w:val="1306"/>
        </w:trPr>
        <w:tc>
          <w:tcPr>
            <w:tcW w:w="6989" w:type="dxa"/>
          </w:tcPr>
          <w:p w14:paraId="4B8962DD" w14:textId="77777777" w:rsidR="00D63F0E" w:rsidRDefault="00D63F0E" w:rsidP="002E6A4D">
            <w:pPr>
              <w:pStyle w:val="Albiomatextecourant"/>
              <w:rPr>
                <w:lang w:eastAsia="fr-FR"/>
              </w:rPr>
            </w:pPr>
          </w:p>
        </w:tc>
        <w:tc>
          <w:tcPr>
            <w:tcW w:w="6989" w:type="dxa"/>
          </w:tcPr>
          <w:p w14:paraId="70A296B1" w14:textId="77777777" w:rsidR="00D63F0E" w:rsidRDefault="00D63F0E" w:rsidP="002E6A4D">
            <w:pPr>
              <w:pStyle w:val="Albiomatextecourant"/>
              <w:rPr>
                <w:lang w:eastAsia="fr-FR"/>
              </w:rPr>
            </w:pPr>
          </w:p>
        </w:tc>
      </w:tr>
      <w:tr w:rsidR="00D63F0E" w14:paraId="54723639" w14:textId="77777777" w:rsidTr="00D63F0E">
        <w:trPr>
          <w:trHeight w:val="1349"/>
        </w:trPr>
        <w:tc>
          <w:tcPr>
            <w:tcW w:w="6989" w:type="dxa"/>
          </w:tcPr>
          <w:p w14:paraId="38022368" w14:textId="77777777" w:rsidR="00D63F0E" w:rsidRDefault="00D63F0E" w:rsidP="002E6A4D">
            <w:pPr>
              <w:pStyle w:val="Albiomatextecourant"/>
              <w:rPr>
                <w:lang w:eastAsia="fr-FR"/>
              </w:rPr>
            </w:pPr>
          </w:p>
        </w:tc>
        <w:tc>
          <w:tcPr>
            <w:tcW w:w="6989" w:type="dxa"/>
          </w:tcPr>
          <w:p w14:paraId="45151277" w14:textId="77777777" w:rsidR="00D63F0E" w:rsidRDefault="00D63F0E" w:rsidP="002E6A4D">
            <w:pPr>
              <w:pStyle w:val="Albiomatextecourant"/>
              <w:rPr>
                <w:lang w:eastAsia="fr-FR"/>
              </w:rPr>
            </w:pPr>
          </w:p>
        </w:tc>
      </w:tr>
    </w:tbl>
    <w:p w14:paraId="20B36662" w14:textId="77777777" w:rsidR="002E6A4D" w:rsidRDefault="002E6A4D" w:rsidP="002E6A4D">
      <w:pPr>
        <w:pStyle w:val="Albiomatextecourant"/>
        <w:rPr>
          <w:lang w:eastAsia="fr-FR"/>
        </w:rPr>
        <w:sectPr w:rsidR="002E6A4D" w:rsidSect="00D63F0E">
          <w:pgSz w:w="16840" w:h="11900" w:orient="landscape" w:code="9"/>
          <w:pgMar w:top="1304" w:right="1418" w:bottom="1304" w:left="1418" w:header="567" w:footer="567" w:gutter="0"/>
          <w:cols w:space="708"/>
          <w:titlePg/>
          <w:docGrid w:linePitch="360"/>
        </w:sectPr>
      </w:pPr>
    </w:p>
    <w:p w14:paraId="662F0E7D" w14:textId="407005E4" w:rsidR="002E6A4D" w:rsidRDefault="00D63F0E" w:rsidP="002E6A4D">
      <w:pPr>
        <w:pStyle w:val="Albiomatitre1rapport"/>
      </w:pPr>
      <w:bookmarkStart w:id="4" w:name="_Toc200098739"/>
      <w:r>
        <w:lastRenderedPageBreak/>
        <w:t>Actions réalisées</w:t>
      </w:r>
      <w:bookmarkEnd w:id="4"/>
    </w:p>
    <w:p w14:paraId="79923428" w14:textId="77777777" w:rsidR="00D63F0E" w:rsidRDefault="00D63F0E" w:rsidP="00D63F0E">
      <w:pPr>
        <w:pStyle w:val="Albiomatextecourant"/>
        <w:rPr>
          <w:lang w:eastAsia="fr-FR"/>
        </w:rPr>
      </w:pPr>
    </w:p>
    <w:p w14:paraId="713D2BB3" w14:textId="459F3BCD" w:rsidR="00D63F0E" w:rsidRDefault="00D63F0E" w:rsidP="00D63F0E">
      <w:pPr>
        <w:pStyle w:val="Albiomatitre2rapport"/>
        <w:rPr>
          <w:lang w:eastAsia="fr-FR"/>
        </w:rPr>
      </w:pPr>
      <w:bookmarkStart w:id="5" w:name="_Toc200098740"/>
      <w:r>
        <w:rPr>
          <w:lang w:eastAsia="fr-FR"/>
        </w:rPr>
        <w:t>Objectif I</w:t>
      </w:r>
      <w:bookmarkEnd w:id="5"/>
    </w:p>
    <w:p w14:paraId="303B5F94" w14:textId="77777777" w:rsidR="00D63F0E" w:rsidRDefault="00D63F0E" w:rsidP="00D63F0E">
      <w:pPr>
        <w:pStyle w:val="Albiomatextecourant"/>
        <w:rPr>
          <w:lang w:eastAsia="fr-FR"/>
        </w:rPr>
      </w:pPr>
    </w:p>
    <w:p w14:paraId="74A27A00" w14:textId="77777777" w:rsidR="00385495" w:rsidRPr="00B86226" w:rsidRDefault="00385495" w:rsidP="00385495">
      <w:pPr>
        <w:pStyle w:val="Albiomatextecourant"/>
        <w:rPr>
          <w:i/>
          <w:iCs/>
          <w:color w:val="7C9D3E" w:themeColor="accent1"/>
          <w:lang w:eastAsia="fr-FR"/>
        </w:rPr>
      </w:pPr>
      <w:r w:rsidRPr="00B86226">
        <w:rPr>
          <w:i/>
          <w:iCs/>
          <w:color w:val="7C9D3E" w:themeColor="accent1"/>
          <w:lang w:eastAsia="fr-FR"/>
        </w:rPr>
        <w:t>Dans cette section, décrivez de manière détaillée et argumentée les actions concrètes que vous a</w:t>
      </w:r>
      <w:r>
        <w:rPr>
          <w:i/>
          <w:iCs/>
          <w:color w:val="7C9D3E" w:themeColor="accent1"/>
          <w:lang w:eastAsia="fr-FR"/>
        </w:rPr>
        <w:t>ll</w:t>
      </w:r>
      <w:r w:rsidRPr="00B86226">
        <w:rPr>
          <w:i/>
          <w:iCs/>
          <w:color w:val="7C9D3E" w:themeColor="accent1"/>
          <w:lang w:eastAsia="fr-FR"/>
        </w:rPr>
        <w:t>ez m en œuvre au cours de l’année écoulée, en lien direct avec les objectifs définis précédemment.</w:t>
      </w:r>
    </w:p>
    <w:p w14:paraId="182F495D" w14:textId="77777777" w:rsidR="00385495" w:rsidRPr="00B86226" w:rsidRDefault="00385495" w:rsidP="00385495">
      <w:pPr>
        <w:pStyle w:val="Albiomatextecourant"/>
        <w:rPr>
          <w:i/>
          <w:iCs/>
          <w:color w:val="7C9D3E" w:themeColor="accent1"/>
          <w:lang w:eastAsia="fr-FR"/>
        </w:rPr>
      </w:pPr>
      <w:r w:rsidRPr="00B86226">
        <w:rPr>
          <w:i/>
          <w:iCs/>
          <w:color w:val="7C9D3E" w:themeColor="accent1"/>
          <w:lang w:eastAsia="fr-FR"/>
        </w:rPr>
        <w:t>Pour chaque objectif mentionné dans le tableau ci-dessus :</w:t>
      </w:r>
    </w:p>
    <w:p w14:paraId="691E35E5" w14:textId="77777777" w:rsidR="00385495" w:rsidRPr="00B86226" w:rsidRDefault="00385495" w:rsidP="00385495">
      <w:pPr>
        <w:pStyle w:val="Albiomatextecourant"/>
        <w:numPr>
          <w:ilvl w:val="0"/>
          <w:numId w:val="8"/>
        </w:numPr>
        <w:rPr>
          <w:i/>
          <w:iCs/>
          <w:color w:val="7C9D3E" w:themeColor="accent1"/>
          <w:lang w:eastAsia="fr-FR"/>
        </w:rPr>
      </w:pPr>
      <w:r w:rsidRPr="00B86226">
        <w:rPr>
          <w:i/>
          <w:iCs/>
          <w:color w:val="7C9D3E" w:themeColor="accent1"/>
          <w:lang w:eastAsia="fr-FR"/>
        </w:rPr>
        <w:t xml:space="preserve">Présentez les actions associées </w:t>
      </w:r>
    </w:p>
    <w:p w14:paraId="47068C79" w14:textId="77777777" w:rsidR="00385495" w:rsidRPr="00B86226" w:rsidRDefault="00385495" w:rsidP="00385495">
      <w:pPr>
        <w:pStyle w:val="Albiomatextecourant"/>
        <w:numPr>
          <w:ilvl w:val="0"/>
          <w:numId w:val="8"/>
        </w:numPr>
        <w:rPr>
          <w:i/>
          <w:iCs/>
          <w:color w:val="7C9D3E" w:themeColor="accent1"/>
          <w:lang w:eastAsia="fr-FR"/>
        </w:rPr>
      </w:pPr>
      <w:r w:rsidRPr="00B86226">
        <w:rPr>
          <w:i/>
          <w:iCs/>
          <w:color w:val="7C9D3E" w:themeColor="accent1"/>
          <w:lang w:eastAsia="fr-FR"/>
        </w:rPr>
        <w:t xml:space="preserve">Précisez le calendrier </w:t>
      </w:r>
    </w:p>
    <w:p w14:paraId="6147E894" w14:textId="77777777" w:rsidR="00385495" w:rsidRPr="00B86226" w:rsidRDefault="00385495" w:rsidP="00385495">
      <w:pPr>
        <w:pStyle w:val="Albiomatextecourant"/>
        <w:numPr>
          <w:ilvl w:val="0"/>
          <w:numId w:val="8"/>
        </w:numPr>
        <w:rPr>
          <w:i/>
          <w:iCs/>
          <w:color w:val="7C9D3E" w:themeColor="accent1"/>
          <w:lang w:eastAsia="fr-FR"/>
        </w:rPr>
      </w:pPr>
      <w:r w:rsidRPr="00B86226">
        <w:rPr>
          <w:i/>
          <w:iCs/>
          <w:color w:val="7C9D3E" w:themeColor="accent1"/>
          <w:lang w:eastAsia="fr-FR"/>
        </w:rPr>
        <w:t>Identifiez les acteurs mobilisés : bénévoles, partenaires, collectivités, experts…</w:t>
      </w:r>
    </w:p>
    <w:p w14:paraId="1EB261D1" w14:textId="77777777" w:rsidR="00385495" w:rsidRPr="00B86226" w:rsidRDefault="00385495" w:rsidP="00385495">
      <w:pPr>
        <w:pStyle w:val="Albiomatextecourant"/>
        <w:numPr>
          <w:ilvl w:val="0"/>
          <w:numId w:val="8"/>
        </w:numPr>
        <w:rPr>
          <w:i/>
          <w:iCs/>
          <w:color w:val="7C9D3E" w:themeColor="accent1"/>
          <w:lang w:eastAsia="fr-FR"/>
        </w:rPr>
      </w:pPr>
      <w:r w:rsidRPr="00B86226">
        <w:rPr>
          <w:i/>
          <w:iCs/>
          <w:color w:val="7C9D3E" w:themeColor="accent1"/>
          <w:lang w:eastAsia="fr-FR"/>
        </w:rPr>
        <w:t>Expliquez le lien entre l’action et l’objectif visé : comment cette action contribue-t-elle à atteindre cet objectif ?</w:t>
      </w:r>
    </w:p>
    <w:p w14:paraId="3C5F3F8E" w14:textId="77777777" w:rsidR="00385495" w:rsidRPr="00B86226" w:rsidRDefault="00385495" w:rsidP="00385495">
      <w:pPr>
        <w:pStyle w:val="Albiomatextecourant"/>
        <w:numPr>
          <w:ilvl w:val="0"/>
          <w:numId w:val="8"/>
        </w:numPr>
        <w:rPr>
          <w:i/>
          <w:iCs/>
          <w:color w:val="7C9D3E" w:themeColor="accent1"/>
          <w:lang w:eastAsia="fr-FR"/>
        </w:rPr>
      </w:pPr>
      <w:r w:rsidRPr="00B86226">
        <w:rPr>
          <w:i/>
          <w:iCs/>
          <w:color w:val="7C9D3E" w:themeColor="accent1"/>
          <w:lang w:eastAsia="fr-FR"/>
        </w:rPr>
        <w:t>Mentionnez les moyens mobilisés : humains, matériels, financiers</w:t>
      </w:r>
    </w:p>
    <w:p w14:paraId="2D160001" w14:textId="77777777" w:rsidR="00385495" w:rsidRDefault="00385495" w:rsidP="00385495">
      <w:pPr>
        <w:pStyle w:val="Albiomatextecourant"/>
        <w:rPr>
          <w:lang w:eastAsia="fr-FR"/>
        </w:rPr>
      </w:pPr>
    </w:p>
    <w:p w14:paraId="233B2756" w14:textId="77777777" w:rsidR="00B86226" w:rsidRDefault="00B86226" w:rsidP="00D63F0E">
      <w:pPr>
        <w:pStyle w:val="Albiomatextecourant"/>
        <w:rPr>
          <w:lang w:eastAsia="fr-FR"/>
        </w:rPr>
      </w:pPr>
    </w:p>
    <w:p w14:paraId="1C73C564" w14:textId="77777777" w:rsidR="00385495" w:rsidRDefault="00385495" w:rsidP="00D63F0E">
      <w:pPr>
        <w:pStyle w:val="Albiomatextecourant"/>
        <w:rPr>
          <w:lang w:eastAsia="fr-FR"/>
        </w:rPr>
      </w:pPr>
    </w:p>
    <w:p w14:paraId="59CA592C" w14:textId="77777777" w:rsidR="00385495" w:rsidRDefault="00385495" w:rsidP="00D63F0E">
      <w:pPr>
        <w:pStyle w:val="Albiomatextecourant"/>
        <w:rPr>
          <w:lang w:eastAsia="fr-FR"/>
        </w:rPr>
      </w:pPr>
    </w:p>
    <w:p w14:paraId="3919729D" w14:textId="3467209F" w:rsidR="00D63F0E" w:rsidRPr="00D63F0E" w:rsidRDefault="00D63F0E" w:rsidP="00D63F0E">
      <w:pPr>
        <w:pStyle w:val="Albiomatitre2rapport"/>
        <w:rPr>
          <w:lang w:eastAsia="fr-FR"/>
        </w:rPr>
      </w:pPr>
      <w:bookmarkStart w:id="6" w:name="_Toc200098741"/>
      <w:r>
        <w:rPr>
          <w:lang w:eastAsia="fr-FR"/>
        </w:rPr>
        <w:t>Objectif II</w:t>
      </w:r>
      <w:bookmarkEnd w:id="6"/>
    </w:p>
    <w:p w14:paraId="146214F8" w14:textId="77777777" w:rsidR="002E6A4D" w:rsidRDefault="002E6A4D" w:rsidP="002E6A4D">
      <w:pPr>
        <w:pStyle w:val="Albiomatextecourant"/>
        <w:rPr>
          <w:lang w:eastAsia="fr-FR"/>
        </w:rPr>
      </w:pPr>
    </w:p>
    <w:p w14:paraId="3CA503BE" w14:textId="77777777" w:rsidR="002E6A4D" w:rsidRDefault="002E6A4D" w:rsidP="002E6A4D">
      <w:pPr>
        <w:pStyle w:val="Albiomatextecourant"/>
        <w:rPr>
          <w:lang w:eastAsia="fr-FR"/>
        </w:rPr>
      </w:pPr>
    </w:p>
    <w:p w14:paraId="460F7864" w14:textId="77777777" w:rsidR="002E6A4D" w:rsidRDefault="002E6A4D" w:rsidP="002E6A4D">
      <w:pPr>
        <w:pStyle w:val="Albiomatextecourant"/>
        <w:rPr>
          <w:lang w:eastAsia="fr-FR"/>
        </w:rPr>
      </w:pPr>
    </w:p>
    <w:p w14:paraId="0E1E1D5D" w14:textId="77777777" w:rsidR="002E6A4D" w:rsidRDefault="002E6A4D" w:rsidP="002E6A4D">
      <w:pPr>
        <w:pStyle w:val="Albiomatextecourant"/>
        <w:rPr>
          <w:lang w:eastAsia="fr-FR"/>
        </w:rPr>
      </w:pPr>
    </w:p>
    <w:p w14:paraId="5AC7A63C" w14:textId="77777777" w:rsidR="002E6A4D" w:rsidRDefault="002E6A4D" w:rsidP="002E6A4D">
      <w:pPr>
        <w:pStyle w:val="Albiomatextecourant"/>
        <w:rPr>
          <w:lang w:eastAsia="fr-FR"/>
        </w:rPr>
      </w:pPr>
    </w:p>
    <w:p w14:paraId="6E62CE74" w14:textId="77777777" w:rsidR="00385495" w:rsidRDefault="00385495" w:rsidP="002E6A4D">
      <w:pPr>
        <w:pStyle w:val="Albiomatextecourant"/>
        <w:rPr>
          <w:lang w:eastAsia="fr-FR"/>
        </w:rPr>
      </w:pPr>
    </w:p>
    <w:p w14:paraId="5131F5FD" w14:textId="77777777" w:rsidR="00385495" w:rsidRDefault="00385495" w:rsidP="002E6A4D">
      <w:pPr>
        <w:pStyle w:val="Albiomatextecourant"/>
        <w:rPr>
          <w:lang w:eastAsia="fr-FR"/>
        </w:rPr>
      </w:pPr>
    </w:p>
    <w:p w14:paraId="3AEDFA9B" w14:textId="77777777" w:rsidR="002E6A4D" w:rsidRDefault="002E6A4D" w:rsidP="002E6A4D">
      <w:pPr>
        <w:pStyle w:val="Albiomatextecourant"/>
        <w:rPr>
          <w:lang w:eastAsia="fr-FR"/>
        </w:rPr>
      </w:pPr>
    </w:p>
    <w:p w14:paraId="4D046353" w14:textId="77777777" w:rsidR="002E6A4D" w:rsidRDefault="002E6A4D" w:rsidP="002E6A4D">
      <w:pPr>
        <w:pStyle w:val="Albiomatextecourant"/>
        <w:rPr>
          <w:lang w:eastAsia="fr-FR"/>
        </w:rPr>
      </w:pPr>
    </w:p>
    <w:p w14:paraId="45AD2E5C" w14:textId="77777777" w:rsidR="002E6A4D" w:rsidRDefault="002E6A4D" w:rsidP="002E6A4D">
      <w:pPr>
        <w:pStyle w:val="Albiomatextecourant"/>
        <w:rPr>
          <w:lang w:eastAsia="fr-FR"/>
        </w:rPr>
      </w:pPr>
    </w:p>
    <w:p w14:paraId="4B9FDD18" w14:textId="77777777" w:rsidR="002E6A4D" w:rsidRDefault="002E6A4D" w:rsidP="002E6A4D">
      <w:pPr>
        <w:pStyle w:val="Albiomatextecourant"/>
        <w:rPr>
          <w:lang w:eastAsia="fr-FR"/>
        </w:rPr>
      </w:pPr>
    </w:p>
    <w:p w14:paraId="2D449123" w14:textId="77777777" w:rsidR="002E6A4D" w:rsidRDefault="002E6A4D" w:rsidP="002E6A4D">
      <w:pPr>
        <w:pStyle w:val="Albiomatextecourant"/>
        <w:rPr>
          <w:lang w:eastAsia="fr-FR"/>
        </w:rPr>
      </w:pPr>
    </w:p>
    <w:p w14:paraId="76420B9F" w14:textId="77777777" w:rsidR="002E6A4D" w:rsidRDefault="002E6A4D" w:rsidP="002E6A4D">
      <w:pPr>
        <w:pStyle w:val="Albiomatextecourant"/>
        <w:rPr>
          <w:lang w:eastAsia="fr-FR"/>
        </w:rPr>
      </w:pPr>
    </w:p>
    <w:p w14:paraId="3E293323" w14:textId="77777777" w:rsidR="002E6A4D" w:rsidRDefault="002E6A4D" w:rsidP="002E6A4D">
      <w:pPr>
        <w:pStyle w:val="Albiomatextecourant"/>
        <w:rPr>
          <w:lang w:eastAsia="fr-FR"/>
        </w:rPr>
      </w:pPr>
    </w:p>
    <w:p w14:paraId="63621D7E" w14:textId="77777777" w:rsidR="002E6A4D" w:rsidRDefault="002E6A4D" w:rsidP="002E6A4D">
      <w:pPr>
        <w:pStyle w:val="Albiomatextecourant"/>
        <w:rPr>
          <w:lang w:eastAsia="fr-FR"/>
        </w:rPr>
      </w:pPr>
    </w:p>
    <w:p w14:paraId="494BC543" w14:textId="47E32CBB" w:rsidR="002E6A4D" w:rsidRDefault="00D63F0E" w:rsidP="00D63F0E">
      <w:pPr>
        <w:pStyle w:val="Albiomatitre2rapport"/>
        <w:rPr>
          <w:lang w:eastAsia="fr-FR"/>
        </w:rPr>
      </w:pPr>
      <w:bookmarkStart w:id="7" w:name="_Toc200098742"/>
      <w:r>
        <w:rPr>
          <w:lang w:eastAsia="fr-FR"/>
        </w:rPr>
        <w:lastRenderedPageBreak/>
        <w:t>Objectif III</w:t>
      </w:r>
      <w:bookmarkEnd w:id="7"/>
    </w:p>
    <w:p w14:paraId="08167FAC" w14:textId="77777777" w:rsidR="00D63F0E" w:rsidRDefault="00D63F0E" w:rsidP="00D63F0E">
      <w:pPr>
        <w:pStyle w:val="Albiomatextecourant"/>
        <w:rPr>
          <w:lang w:eastAsia="fr-FR"/>
        </w:rPr>
      </w:pPr>
    </w:p>
    <w:p w14:paraId="65FE4A7C" w14:textId="77777777" w:rsidR="00D63F0E" w:rsidRDefault="00D63F0E" w:rsidP="00D63F0E">
      <w:pPr>
        <w:pStyle w:val="Albiomatextecourant"/>
        <w:rPr>
          <w:lang w:eastAsia="fr-FR"/>
        </w:rPr>
      </w:pPr>
    </w:p>
    <w:p w14:paraId="2896965C" w14:textId="77777777" w:rsidR="00D63F0E" w:rsidRDefault="00D63F0E" w:rsidP="00D63F0E">
      <w:pPr>
        <w:pStyle w:val="Albiomatextecourant"/>
        <w:rPr>
          <w:lang w:eastAsia="fr-FR"/>
        </w:rPr>
      </w:pPr>
    </w:p>
    <w:p w14:paraId="5C4360C5" w14:textId="77777777" w:rsidR="00D63F0E" w:rsidRDefault="00D63F0E" w:rsidP="00D63F0E">
      <w:pPr>
        <w:pStyle w:val="Albiomatextecourant"/>
        <w:rPr>
          <w:lang w:eastAsia="fr-FR"/>
        </w:rPr>
      </w:pPr>
    </w:p>
    <w:p w14:paraId="14DF6DBF" w14:textId="77777777" w:rsidR="00D63F0E" w:rsidRDefault="00D63F0E" w:rsidP="00D63F0E">
      <w:pPr>
        <w:pStyle w:val="Albiomatextecourant"/>
        <w:rPr>
          <w:lang w:eastAsia="fr-FR"/>
        </w:rPr>
      </w:pPr>
    </w:p>
    <w:p w14:paraId="461145A5" w14:textId="77777777" w:rsidR="00D63F0E" w:rsidRDefault="00D63F0E" w:rsidP="00D63F0E">
      <w:pPr>
        <w:pStyle w:val="Albiomatextecourant"/>
        <w:rPr>
          <w:lang w:eastAsia="fr-FR"/>
        </w:rPr>
      </w:pPr>
    </w:p>
    <w:p w14:paraId="4B990D84" w14:textId="77777777" w:rsidR="00D63F0E" w:rsidRDefault="00D63F0E" w:rsidP="00D63F0E">
      <w:pPr>
        <w:pStyle w:val="Albiomatextecourant"/>
        <w:rPr>
          <w:lang w:eastAsia="fr-FR"/>
        </w:rPr>
      </w:pPr>
    </w:p>
    <w:p w14:paraId="5AD26DDD" w14:textId="77777777" w:rsidR="00D63F0E" w:rsidRDefault="00D63F0E" w:rsidP="00D63F0E">
      <w:pPr>
        <w:pStyle w:val="Albiomatextecourant"/>
        <w:rPr>
          <w:lang w:eastAsia="fr-FR"/>
        </w:rPr>
      </w:pPr>
    </w:p>
    <w:p w14:paraId="56AA39D1" w14:textId="77777777" w:rsidR="00D63F0E" w:rsidRDefault="00D63F0E" w:rsidP="00D63F0E">
      <w:pPr>
        <w:pStyle w:val="Albiomatextecourant"/>
        <w:rPr>
          <w:lang w:eastAsia="fr-FR"/>
        </w:rPr>
      </w:pPr>
    </w:p>
    <w:p w14:paraId="46006023" w14:textId="77777777" w:rsidR="00D63F0E" w:rsidRDefault="00D63F0E" w:rsidP="00D63F0E">
      <w:pPr>
        <w:pStyle w:val="Albiomatextecourant"/>
        <w:rPr>
          <w:lang w:eastAsia="fr-FR"/>
        </w:rPr>
      </w:pPr>
    </w:p>
    <w:p w14:paraId="7B81C780" w14:textId="77777777" w:rsidR="00D63F0E" w:rsidRDefault="00D63F0E" w:rsidP="00D63F0E">
      <w:pPr>
        <w:pStyle w:val="Albiomatextecourant"/>
        <w:rPr>
          <w:lang w:eastAsia="fr-FR"/>
        </w:rPr>
      </w:pPr>
    </w:p>
    <w:p w14:paraId="7B692392" w14:textId="77777777" w:rsidR="00D63F0E" w:rsidRDefault="00D63F0E" w:rsidP="00D63F0E">
      <w:pPr>
        <w:pStyle w:val="Albiomatextecourant"/>
        <w:rPr>
          <w:lang w:eastAsia="fr-FR"/>
        </w:rPr>
      </w:pPr>
    </w:p>
    <w:p w14:paraId="4343CE73" w14:textId="77777777" w:rsidR="00D63F0E" w:rsidRDefault="00D63F0E" w:rsidP="00D63F0E">
      <w:pPr>
        <w:pStyle w:val="Albiomatextecourant"/>
        <w:rPr>
          <w:lang w:eastAsia="fr-FR"/>
        </w:rPr>
      </w:pPr>
    </w:p>
    <w:p w14:paraId="7C550BA5" w14:textId="77777777" w:rsidR="00D63F0E" w:rsidRDefault="00D63F0E" w:rsidP="00D63F0E">
      <w:pPr>
        <w:pStyle w:val="Albiomatextecourant"/>
        <w:rPr>
          <w:lang w:eastAsia="fr-FR"/>
        </w:rPr>
      </w:pPr>
    </w:p>
    <w:p w14:paraId="2FD16066" w14:textId="77777777" w:rsidR="00D63F0E" w:rsidRDefault="00D63F0E" w:rsidP="00D63F0E">
      <w:pPr>
        <w:pStyle w:val="Albiomatextecourant"/>
        <w:rPr>
          <w:lang w:eastAsia="fr-FR"/>
        </w:rPr>
      </w:pPr>
    </w:p>
    <w:p w14:paraId="5C87AD1A" w14:textId="77777777" w:rsidR="00D63F0E" w:rsidRDefault="00D63F0E" w:rsidP="00D63F0E">
      <w:pPr>
        <w:pStyle w:val="Albiomatextecourant"/>
        <w:rPr>
          <w:lang w:eastAsia="fr-FR"/>
        </w:rPr>
      </w:pPr>
    </w:p>
    <w:p w14:paraId="511A5671" w14:textId="77777777" w:rsidR="00D63F0E" w:rsidRDefault="00D63F0E" w:rsidP="00D63F0E">
      <w:pPr>
        <w:pStyle w:val="Albiomatextecourant"/>
        <w:rPr>
          <w:lang w:eastAsia="fr-FR"/>
        </w:rPr>
      </w:pPr>
    </w:p>
    <w:p w14:paraId="292152E8" w14:textId="77777777" w:rsidR="00D63F0E" w:rsidRDefault="00D63F0E" w:rsidP="00D63F0E">
      <w:pPr>
        <w:pStyle w:val="Albiomatextecourant"/>
        <w:rPr>
          <w:lang w:eastAsia="fr-FR"/>
        </w:rPr>
      </w:pPr>
    </w:p>
    <w:p w14:paraId="1F5D00BF" w14:textId="788BFBF2" w:rsidR="00D63F0E" w:rsidRPr="00D63F0E" w:rsidRDefault="00D63F0E" w:rsidP="00D63F0E">
      <w:pPr>
        <w:pStyle w:val="Albiomatitre2rapport"/>
        <w:rPr>
          <w:lang w:eastAsia="fr-FR"/>
        </w:rPr>
      </w:pPr>
      <w:bookmarkStart w:id="8" w:name="_Toc200098743"/>
      <w:r>
        <w:rPr>
          <w:lang w:eastAsia="fr-FR"/>
        </w:rPr>
        <w:t>Objectif IV</w:t>
      </w:r>
      <w:bookmarkEnd w:id="8"/>
    </w:p>
    <w:p w14:paraId="5175C882" w14:textId="77777777" w:rsidR="002E6A4D" w:rsidRDefault="002E6A4D" w:rsidP="002E6A4D">
      <w:pPr>
        <w:pStyle w:val="Albiomatextecourant"/>
        <w:rPr>
          <w:lang w:eastAsia="fr-FR"/>
        </w:rPr>
      </w:pPr>
    </w:p>
    <w:p w14:paraId="68375CAF" w14:textId="77777777" w:rsidR="002E6A4D" w:rsidRDefault="002E6A4D" w:rsidP="002E6A4D">
      <w:pPr>
        <w:pStyle w:val="Albiomatextecourant"/>
        <w:rPr>
          <w:lang w:eastAsia="fr-FR"/>
        </w:rPr>
      </w:pPr>
    </w:p>
    <w:p w14:paraId="21159709" w14:textId="77777777" w:rsidR="002E6A4D" w:rsidRDefault="002E6A4D" w:rsidP="002E6A4D">
      <w:pPr>
        <w:pStyle w:val="Albiomatextecourant"/>
        <w:rPr>
          <w:lang w:eastAsia="fr-FR"/>
        </w:rPr>
      </w:pPr>
    </w:p>
    <w:p w14:paraId="1C8AED3F" w14:textId="77777777" w:rsidR="002E6A4D" w:rsidRDefault="002E6A4D" w:rsidP="002E6A4D">
      <w:pPr>
        <w:pStyle w:val="Albiomatextecourant"/>
        <w:rPr>
          <w:lang w:eastAsia="fr-FR"/>
        </w:rPr>
      </w:pPr>
    </w:p>
    <w:p w14:paraId="092063BC" w14:textId="77777777" w:rsidR="002E6A4D" w:rsidRDefault="002E6A4D" w:rsidP="002E6A4D">
      <w:pPr>
        <w:pStyle w:val="Albiomatextecourant"/>
        <w:rPr>
          <w:lang w:eastAsia="fr-FR"/>
        </w:rPr>
      </w:pPr>
    </w:p>
    <w:p w14:paraId="7CF260F5" w14:textId="77777777" w:rsidR="002E6A4D" w:rsidRDefault="002E6A4D" w:rsidP="002E6A4D">
      <w:pPr>
        <w:pStyle w:val="Albiomatextecourant"/>
        <w:rPr>
          <w:lang w:eastAsia="fr-FR"/>
        </w:rPr>
      </w:pPr>
    </w:p>
    <w:p w14:paraId="07ACA751" w14:textId="77777777" w:rsidR="002E6A4D" w:rsidRDefault="002E6A4D" w:rsidP="002E6A4D">
      <w:pPr>
        <w:pStyle w:val="Albiomatextecourant"/>
        <w:rPr>
          <w:lang w:eastAsia="fr-FR"/>
        </w:rPr>
      </w:pPr>
    </w:p>
    <w:p w14:paraId="394952CC" w14:textId="77777777" w:rsidR="002E6A4D" w:rsidRDefault="002E6A4D" w:rsidP="002E6A4D">
      <w:pPr>
        <w:pStyle w:val="Albiomatextecourant"/>
        <w:rPr>
          <w:lang w:eastAsia="fr-FR"/>
        </w:rPr>
      </w:pPr>
    </w:p>
    <w:p w14:paraId="36C93361" w14:textId="77777777" w:rsidR="002E6A4D" w:rsidRDefault="002E6A4D" w:rsidP="002E6A4D">
      <w:pPr>
        <w:pStyle w:val="Albiomatextecourant"/>
        <w:rPr>
          <w:lang w:eastAsia="fr-FR"/>
        </w:rPr>
      </w:pPr>
    </w:p>
    <w:p w14:paraId="208E505A" w14:textId="77777777" w:rsidR="002E6A4D" w:rsidRDefault="002E6A4D" w:rsidP="002E6A4D">
      <w:pPr>
        <w:pStyle w:val="Albiomatextecourant"/>
        <w:rPr>
          <w:lang w:eastAsia="fr-FR"/>
        </w:rPr>
      </w:pPr>
    </w:p>
    <w:p w14:paraId="2C57B20C" w14:textId="77777777" w:rsidR="002E6A4D" w:rsidRDefault="002E6A4D" w:rsidP="002E6A4D">
      <w:pPr>
        <w:pStyle w:val="Albiomatextecourant"/>
        <w:rPr>
          <w:lang w:eastAsia="fr-FR"/>
        </w:rPr>
      </w:pPr>
    </w:p>
    <w:p w14:paraId="782493A5" w14:textId="77777777" w:rsidR="002E6A4D" w:rsidRDefault="002E6A4D" w:rsidP="002E6A4D">
      <w:pPr>
        <w:pStyle w:val="Albiomatextecourant"/>
        <w:rPr>
          <w:lang w:eastAsia="fr-FR"/>
        </w:rPr>
      </w:pPr>
    </w:p>
    <w:p w14:paraId="148D0F96" w14:textId="77777777" w:rsidR="002E6A4D" w:rsidRDefault="002E6A4D" w:rsidP="002E6A4D">
      <w:pPr>
        <w:pStyle w:val="Albiomatextecourant"/>
        <w:rPr>
          <w:lang w:eastAsia="fr-FR"/>
        </w:rPr>
      </w:pPr>
    </w:p>
    <w:p w14:paraId="298EE3D8" w14:textId="77777777" w:rsidR="002E6A4D" w:rsidRDefault="002E6A4D" w:rsidP="002E6A4D">
      <w:pPr>
        <w:pStyle w:val="Albiomatextecourant"/>
        <w:rPr>
          <w:lang w:eastAsia="fr-FR"/>
        </w:rPr>
      </w:pPr>
    </w:p>
    <w:p w14:paraId="2E02CACD" w14:textId="42E9FD98" w:rsidR="00D63F0E" w:rsidRDefault="00D63F0E" w:rsidP="004C166C">
      <w:pPr>
        <w:pStyle w:val="Albiomatitre1rapport"/>
        <w:numPr>
          <w:ilvl w:val="0"/>
          <w:numId w:val="0"/>
        </w:numPr>
      </w:pPr>
    </w:p>
    <w:p w14:paraId="2A5CCF75" w14:textId="77777777" w:rsidR="004C166C" w:rsidRDefault="004C166C" w:rsidP="004C166C">
      <w:pPr>
        <w:pStyle w:val="Albiomatextecourant"/>
        <w:rPr>
          <w:lang w:eastAsia="fr-FR"/>
        </w:rPr>
        <w:sectPr w:rsidR="004C166C" w:rsidSect="00B374EA">
          <w:pgSz w:w="11900" w:h="16840" w:code="9"/>
          <w:pgMar w:top="1701" w:right="1418" w:bottom="1418" w:left="1418" w:header="567" w:footer="567" w:gutter="0"/>
          <w:cols w:space="708"/>
          <w:titlePg/>
          <w:docGrid w:linePitch="360"/>
        </w:sectPr>
      </w:pPr>
    </w:p>
    <w:p w14:paraId="27FD9B22" w14:textId="79A02316" w:rsidR="00A3593C" w:rsidRDefault="004C166C" w:rsidP="00A3593C">
      <w:pPr>
        <w:pStyle w:val="Albiomatitre1rapport"/>
      </w:pPr>
      <w:bookmarkStart w:id="9" w:name="_Toc200098744"/>
      <w:r>
        <w:lastRenderedPageBreak/>
        <w:t>Mesure des impacts</w:t>
      </w:r>
      <w:bookmarkEnd w:id="9"/>
      <w:r w:rsidR="004F4609">
        <w:t xml:space="preserve"> </w:t>
      </w:r>
    </w:p>
    <w:p w14:paraId="2FAC9491" w14:textId="77777777" w:rsidR="004F4609" w:rsidRDefault="004F4609" w:rsidP="004F4609">
      <w:pPr>
        <w:pStyle w:val="Albiomatextecourant"/>
        <w:rPr>
          <w:lang w:eastAsia="fr-FR"/>
        </w:rPr>
      </w:pPr>
    </w:p>
    <w:p w14:paraId="5A4D4A11" w14:textId="582803C3" w:rsidR="004F4609" w:rsidRPr="004F4609" w:rsidRDefault="004F4609" w:rsidP="004F4609">
      <w:pPr>
        <w:pStyle w:val="Albiomatextecourant"/>
        <w:jc w:val="center"/>
        <w:rPr>
          <w:rFonts w:ascii="Georgia" w:hAnsi="Georgia"/>
          <w:b/>
          <w:bCs/>
          <w:color w:val="B4C48B"/>
          <w:sz w:val="44"/>
          <w:szCs w:val="44"/>
          <w:lang w:eastAsia="fr-FR"/>
        </w:rPr>
      </w:pPr>
      <w:r w:rsidRPr="004F4609">
        <w:rPr>
          <w:rFonts w:ascii="Georgia" w:hAnsi="Georgia"/>
          <w:b/>
          <w:bCs/>
          <w:color w:val="B4C48B"/>
          <w:sz w:val="44"/>
          <w:szCs w:val="44"/>
          <w:lang w:eastAsia="fr-FR"/>
        </w:rPr>
        <w:t>Thématique Biodiversité</w:t>
      </w:r>
    </w:p>
    <w:p w14:paraId="7D65DBC8" w14:textId="77777777" w:rsidR="001C7788" w:rsidRDefault="001C7788" w:rsidP="001C7788">
      <w:pPr>
        <w:pStyle w:val="Albiomatextecourant"/>
        <w:rPr>
          <w:lang w:eastAsia="fr-FR"/>
        </w:rPr>
      </w:pPr>
    </w:p>
    <w:p w14:paraId="34714423" w14:textId="77777777" w:rsidR="001C7788" w:rsidRPr="004F4609" w:rsidRDefault="001C7788" w:rsidP="001C7788">
      <w:pPr>
        <w:pStyle w:val="Albiomatextecourant"/>
        <w:rPr>
          <w:color w:val="B4C48B"/>
          <w:lang w:eastAsia="fr-FR"/>
        </w:rPr>
      </w:pPr>
      <w:r w:rsidRPr="004F4609">
        <w:rPr>
          <w:color w:val="B4C48B"/>
          <w:lang w:eastAsia="fr-FR"/>
        </w:rPr>
        <w:t>Dans ce tableau, sélectionnez les indicateurs qui correspondent et s’appliquent à votre projet. Vous devez renseigner un maximum d’indicateurs. Pour ceux qui ne sont pas pertinents ou applicables à l’évaluation des impacts de votre projet, vous pouvez indiquer « N.A ».</w:t>
      </w:r>
    </w:p>
    <w:tbl>
      <w:tblPr>
        <w:tblStyle w:val="Grilledutableau"/>
        <w:tblW w:w="5040" w:type="pct"/>
        <w:jc w:val="center"/>
        <w:tblBorders>
          <w:top w:val="single" w:sz="12" w:space="0" w:color="B4C48B"/>
          <w:left w:val="single" w:sz="12" w:space="0" w:color="B4C48B"/>
          <w:bottom w:val="single" w:sz="12" w:space="0" w:color="B4C48B"/>
          <w:right w:val="single" w:sz="12" w:space="0" w:color="B4C48B"/>
          <w:insideH w:val="single" w:sz="12" w:space="0" w:color="B4C48B"/>
          <w:insideV w:val="single" w:sz="12" w:space="0" w:color="B4C48B"/>
        </w:tblBorders>
        <w:tblLook w:val="04A0" w:firstRow="1" w:lastRow="0" w:firstColumn="1" w:lastColumn="0" w:noHBand="0" w:noVBand="1"/>
      </w:tblPr>
      <w:tblGrid>
        <w:gridCol w:w="8032"/>
        <w:gridCol w:w="2868"/>
        <w:gridCol w:w="3186"/>
      </w:tblGrid>
      <w:tr w:rsidR="004F4609" w14:paraId="00A4A705" w14:textId="77777777" w:rsidTr="004F4609">
        <w:trPr>
          <w:trHeight w:val="640"/>
          <w:jc w:val="center"/>
        </w:trPr>
        <w:tc>
          <w:tcPr>
            <w:tcW w:w="2851" w:type="pct"/>
          </w:tcPr>
          <w:p w14:paraId="6C320C4F" w14:textId="77777777" w:rsidR="004F4609" w:rsidRPr="004C166C" w:rsidRDefault="004F4609" w:rsidP="008A0D62">
            <w:pPr>
              <w:pStyle w:val="Albiomatextecourant"/>
              <w:jc w:val="center"/>
              <w:rPr>
                <w:b/>
                <w:bCs/>
                <w:sz w:val="24"/>
                <w:szCs w:val="28"/>
                <w:lang w:eastAsia="fr-FR"/>
              </w:rPr>
            </w:pPr>
            <w:r>
              <w:rPr>
                <w:b/>
                <w:bCs/>
                <w:sz w:val="24"/>
                <w:szCs w:val="28"/>
                <w:lang w:eastAsia="fr-FR"/>
              </w:rPr>
              <w:t>Indicateur</w:t>
            </w:r>
          </w:p>
        </w:tc>
        <w:tc>
          <w:tcPr>
            <w:tcW w:w="1018" w:type="pct"/>
          </w:tcPr>
          <w:p w14:paraId="570F2543" w14:textId="77777777" w:rsidR="004F4609" w:rsidRPr="00196692" w:rsidRDefault="004F4609" w:rsidP="008A0D62">
            <w:pPr>
              <w:pStyle w:val="Albiomatextecourant"/>
              <w:jc w:val="center"/>
              <w:rPr>
                <w:b/>
                <w:bCs/>
                <w:sz w:val="24"/>
                <w:szCs w:val="24"/>
                <w:lang w:eastAsia="fr-FR"/>
              </w:rPr>
            </w:pPr>
            <w:r w:rsidRPr="00196692">
              <w:rPr>
                <w:b/>
                <w:bCs/>
                <w:sz w:val="24"/>
                <w:szCs w:val="24"/>
                <w:lang w:eastAsia="fr-FR"/>
              </w:rPr>
              <w:t>Point de référence</w:t>
            </w:r>
          </w:p>
        </w:tc>
        <w:tc>
          <w:tcPr>
            <w:tcW w:w="1131" w:type="pct"/>
          </w:tcPr>
          <w:p w14:paraId="7B157133" w14:textId="77777777" w:rsidR="004F4609" w:rsidRPr="00196692" w:rsidRDefault="004F4609" w:rsidP="008A0D62">
            <w:pPr>
              <w:pStyle w:val="Albiomatextecourant"/>
              <w:jc w:val="center"/>
              <w:rPr>
                <w:b/>
                <w:bCs/>
                <w:sz w:val="24"/>
                <w:szCs w:val="24"/>
                <w:lang w:eastAsia="fr-FR"/>
              </w:rPr>
            </w:pPr>
            <w:r w:rsidRPr="00196692">
              <w:rPr>
                <w:b/>
                <w:bCs/>
                <w:sz w:val="24"/>
                <w:szCs w:val="24"/>
                <w:lang w:eastAsia="fr-FR"/>
              </w:rPr>
              <w:t>Objectif</w:t>
            </w:r>
          </w:p>
        </w:tc>
      </w:tr>
      <w:tr w:rsidR="004F4609" w14:paraId="550B23D0" w14:textId="77777777" w:rsidTr="004F4609">
        <w:trPr>
          <w:trHeight w:val="1573"/>
          <w:jc w:val="center"/>
        </w:trPr>
        <w:tc>
          <w:tcPr>
            <w:tcW w:w="2851" w:type="pct"/>
          </w:tcPr>
          <w:p w14:paraId="47A81719" w14:textId="77777777" w:rsidR="004F4609" w:rsidRPr="00196692" w:rsidRDefault="004F4609" w:rsidP="008A0D62">
            <w:pPr>
              <w:spacing w:before="0" w:after="160" w:line="278" w:lineRule="auto"/>
              <w:jc w:val="left"/>
              <w:rPr>
                <w:b/>
                <w:bCs/>
                <w:sz w:val="16"/>
                <w:szCs w:val="16"/>
              </w:rPr>
            </w:pPr>
            <w:r w:rsidRPr="00196692">
              <w:rPr>
                <w:b/>
                <w:bCs/>
                <w:sz w:val="16"/>
                <w:szCs w:val="16"/>
              </w:rPr>
              <w:t xml:space="preserve">Nombre d’espèces végétales bénéficiant d’actions de conservation </w:t>
            </w:r>
          </w:p>
        </w:tc>
        <w:tc>
          <w:tcPr>
            <w:tcW w:w="1018" w:type="pct"/>
          </w:tcPr>
          <w:p w14:paraId="168B0156" w14:textId="77777777" w:rsidR="004F4609" w:rsidRPr="004F4609" w:rsidRDefault="004F4609" w:rsidP="008A0D62">
            <w:pPr>
              <w:pStyle w:val="Albiomatextecourant"/>
              <w:rPr>
                <w:i/>
                <w:iCs/>
                <w:color w:val="B4C48B"/>
                <w:sz w:val="16"/>
                <w:szCs w:val="16"/>
                <w:lang w:eastAsia="fr-FR"/>
              </w:rPr>
            </w:pPr>
            <w:r w:rsidRPr="004F4609">
              <w:rPr>
                <w:i/>
                <w:iCs/>
                <w:color w:val="B4C48B"/>
                <w:sz w:val="16"/>
                <w:szCs w:val="16"/>
                <w:lang w:eastAsia="fr-FR"/>
              </w:rPr>
              <w:t>Etat au démarrage du projet</w:t>
            </w:r>
          </w:p>
        </w:tc>
        <w:tc>
          <w:tcPr>
            <w:tcW w:w="1131" w:type="pct"/>
          </w:tcPr>
          <w:p w14:paraId="6DBF0AB8" w14:textId="77777777" w:rsidR="004F4609" w:rsidRPr="004F4609" w:rsidRDefault="004F4609" w:rsidP="008A0D62">
            <w:pPr>
              <w:pStyle w:val="Albiomatextecourant"/>
              <w:rPr>
                <w:i/>
                <w:iCs/>
                <w:color w:val="B4C48B"/>
                <w:sz w:val="16"/>
                <w:szCs w:val="16"/>
                <w:lang w:eastAsia="fr-FR"/>
              </w:rPr>
            </w:pPr>
            <w:r w:rsidRPr="004F4609">
              <w:rPr>
                <w:i/>
                <w:iCs/>
                <w:color w:val="B4C48B"/>
                <w:sz w:val="16"/>
                <w:szCs w:val="16"/>
                <w:lang w:eastAsia="fr-FR"/>
              </w:rPr>
              <w:t>Objectif du projet sur cet indicateur</w:t>
            </w:r>
          </w:p>
        </w:tc>
      </w:tr>
      <w:tr w:rsidR="004F4609" w14:paraId="671D42D4" w14:textId="77777777" w:rsidTr="004F4609">
        <w:trPr>
          <w:trHeight w:val="1580"/>
          <w:jc w:val="center"/>
        </w:trPr>
        <w:tc>
          <w:tcPr>
            <w:tcW w:w="2851" w:type="pct"/>
          </w:tcPr>
          <w:p w14:paraId="2769BCDA" w14:textId="77777777" w:rsidR="004F4609" w:rsidRPr="00196692" w:rsidRDefault="004F4609" w:rsidP="008A0D62">
            <w:pPr>
              <w:spacing w:before="0" w:after="160" w:line="278" w:lineRule="auto"/>
              <w:jc w:val="left"/>
              <w:rPr>
                <w:b/>
                <w:bCs/>
                <w:sz w:val="16"/>
                <w:szCs w:val="16"/>
              </w:rPr>
            </w:pPr>
            <w:r w:rsidRPr="00196692">
              <w:rPr>
                <w:b/>
                <w:bCs/>
                <w:sz w:val="16"/>
                <w:szCs w:val="16"/>
              </w:rPr>
              <w:t xml:space="preserve">Nombre d’espèces animales bénéficiant d’actions de conservation </w:t>
            </w:r>
          </w:p>
        </w:tc>
        <w:tc>
          <w:tcPr>
            <w:tcW w:w="1018" w:type="pct"/>
          </w:tcPr>
          <w:p w14:paraId="1E7ECC51" w14:textId="77777777" w:rsidR="004F4609" w:rsidRPr="00196692" w:rsidRDefault="004F4609" w:rsidP="008A0D62">
            <w:pPr>
              <w:pStyle w:val="Albiomatextecourant"/>
              <w:rPr>
                <w:sz w:val="16"/>
                <w:szCs w:val="16"/>
                <w:lang w:eastAsia="fr-FR"/>
              </w:rPr>
            </w:pPr>
          </w:p>
        </w:tc>
        <w:tc>
          <w:tcPr>
            <w:tcW w:w="1131" w:type="pct"/>
          </w:tcPr>
          <w:p w14:paraId="01710018" w14:textId="77777777" w:rsidR="004F4609" w:rsidRPr="00196692" w:rsidRDefault="004F4609" w:rsidP="008A0D62">
            <w:pPr>
              <w:pStyle w:val="Albiomatextecourant"/>
              <w:rPr>
                <w:sz w:val="16"/>
                <w:szCs w:val="16"/>
                <w:lang w:eastAsia="fr-FR"/>
              </w:rPr>
            </w:pPr>
          </w:p>
        </w:tc>
      </w:tr>
      <w:tr w:rsidR="004F4609" w14:paraId="13B3C1AB" w14:textId="77777777" w:rsidTr="004F4609">
        <w:trPr>
          <w:trHeight w:val="1586"/>
          <w:jc w:val="center"/>
        </w:trPr>
        <w:tc>
          <w:tcPr>
            <w:tcW w:w="2851" w:type="pct"/>
          </w:tcPr>
          <w:p w14:paraId="68999C00" w14:textId="77777777" w:rsidR="004F4609" w:rsidRPr="00196692" w:rsidRDefault="004F4609" w:rsidP="008A0D62">
            <w:pPr>
              <w:spacing w:before="0" w:after="160" w:line="278" w:lineRule="auto"/>
              <w:jc w:val="left"/>
              <w:rPr>
                <w:sz w:val="16"/>
                <w:szCs w:val="16"/>
              </w:rPr>
            </w:pPr>
            <w:r w:rsidRPr="00196692">
              <w:rPr>
                <w:b/>
                <w:bCs/>
                <w:sz w:val="16"/>
                <w:szCs w:val="16"/>
              </w:rPr>
              <w:t>Nombre de végétaux indigènes réintroduits</w:t>
            </w:r>
            <w:r w:rsidRPr="00196692">
              <w:rPr>
                <w:sz w:val="16"/>
                <w:szCs w:val="16"/>
              </w:rPr>
              <w:t xml:space="preserve"> (nombres de plants toutes espèces comprises)</w:t>
            </w:r>
          </w:p>
        </w:tc>
        <w:tc>
          <w:tcPr>
            <w:tcW w:w="1018" w:type="pct"/>
          </w:tcPr>
          <w:p w14:paraId="6802A143" w14:textId="77777777" w:rsidR="004F4609" w:rsidRPr="00196692" w:rsidRDefault="004F4609" w:rsidP="008A0D62">
            <w:pPr>
              <w:pStyle w:val="Albiomatextecourant"/>
              <w:rPr>
                <w:sz w:val="16"/>
                <w:szCs w:val="16"/>
                <w:lang w:eastAsia="fr-FR"/>
              </w:rPr>
            </w:pPr>
          </w:p>
        </w:tc>
        <w:tc>
          <w:tcPr>
            <w:tcW w:w="1131" w:type="pct"/>
          </w:tcPr>
          <w:p w14:paraId="47F16B72" w14:textId="77777777" w:rsidR="004F4609" w:rsidRPr="00196692" w:rsidRDefault="004F4609" w:rsidP="008A0D62">
            <w:pPr>
              <w:pStyle w:val="Albiomatextecourant"/>
              <w:rPr>
                <w:sz w:val="16"/>
                <w:szCs w:val="16"/>
                <w:lang w:eastAsia="fr-FR"/>
              </w:rPr>
            </w:pPr>
          </w:p>
        </w:tc>
      </w:tr>
      <w:tr w:rsidR="004F4609" w14:paraId="353162A5" w14:textId="77777777" w:rsidTr="004F4609">
        <w:trPr>
          <w:trHeight w:val="1578"/>
          <w:jc w:val="center"/>
        </w:trPr>
        <w:tc>
          <w:tcPr>
            <w:tcW w:w="2851" w:type="pct"/>
          </w:tcPr>
          <w:p w14:paraId="72197B02" w14:textId="77777777" w:rsidR="004F4609" w:rsidRPr="00196692" w:rsidRDefault="004F4609" w:rsidP="008A0D62">
            <w:pPr>
              <w:spacing w:before="0" w:after="160" w:line="278" w:lineRule="auto"/>
              <w:jc w:val="left"/>
              <w:rPr>
                <w:sz w:val="16"/>
                <w:szCs w:val="16"/>
              </w:rPr>
            </w:pPr>
            <w:r w:rsidRPr="00196692">
              <w:rPr>
                <w:b/>
                <w:bCs/>
                <w:sz w:val="16"/>
                <w:szCs w:val="16"/>
              </w:rPr>
              <w:lastRenderedPageBreak/>
              <w:t>Nombre d’individus d’espèces animales indigènes réintroduites</w:t>
            </w:r>
            <w:r w:rsidRPr="00196692">
              <w:rPr>
                <w:sz w:val="16"/>
                <w:szCs w:val="16"/>
              </w:rPr>
              <w:t xml:space="preserve"> (toute espèce comprises)</w:t>
            </w:r>
          </w:p>
        </w:tc>
        <w:tc>
          <w:tcPr>
            <w:tcW w:w="1018" w:type="pct"/>
          </w:tcPr>
          <w:p w14:paraId="5690FD47" w14:textId="77777777" w:rsidR="004F4609" w:rsidRPr="00196692" w:rsidRDefault="004F4609" w:rsidP="008A0D62">
            <w:pPr>
              <w:pStyle w:val="Albiomatextecourant"/>
              <w:rPr>
                <w:sz w:val="16"/>
                <w:szCs w:val="16"/>
                <w:lang w:eastAsia="fr-FR"/>
              </w:rPr>
            </w:pPr>
          </w:p>
        </w:tc>
        <w:tc>
          <w:tcPr>
            <w:tcW w:w="1131" w:type="pct"/>
          </w:tcPr>
          <w:p w14:paraId="135168E2" w14:textId="77777777" w:rsidR="004F4609" w:rsidRPr="00196692" w:rsidRDefault="004F4609" w:rsidP="008A0D62">
            <w:pPr>
              <w:pStyle w:val="Albiomatextecourant"/>
              <w:rPr>
                <w:sz w:val="16"/>
                <w:szCs w:val="16"/>
                <w:lang w:eastAsia="fr-FR"/>
              </w:rPr>
            </w:pPr>
          </w:p>
        </w:tc>
      </w:tr>
      <w:tr w:rsidR="004F4609" w14:paraId="672EC82C" w14:textId="77777777" w:rsidTr="004F4609">
        <w:trPr>
          <w:trHeight w:val="1584"/>
          <w:jc w:val="center"/>
        </w:trPr>
        <w:tc>
          <w:tcPr>
            <w:tcW w:w="2851" w:type="pct"/>
          </w:tcPr>
          <w:p w14:paraId="42A224CA" w14:textId="77777777" w:rsidR="004F4609" w:rsidRPr="00196692" w:rsidRDefault="004F4609" w:rsidP="008A0D62">
            <w:pPr>
              <w:spacing w:before="0" w:after="160" w:line="278" w:lineRule="auto"/>
              <w:jc w:val="left"/>
              <w:rPr>
                <w:sz w:val="16"/>
                <w:szCs w:val="16"/>
              </w:rPr>
            </w:pPr>
            <w:r w:rsidRPr="00196692">
              <w:rPr>
                <w:b/>
                <w:bCs/>
                <w:sz w:val="16"/>
                <w:szCs w:val="16"/>
              </w:rPr>
              <w:t>Superficie d’espace naturel restauré</w:t>
            </w:r>
            <w:r w:rsidRPr="00196692">
              <w:rPr>
                <w:sz w:val="16"/>
                <w:szCs w:val="16"/>
              </w:rPr>
              <w:t xml:space="preserve"> (hectares) (préciser le type de milieu et le classement de cet espace exemple : ZNIEFF)</w:t>
            </w:r>
          </w:p>
        </w:tc>
        <w:tc>
          <w:tcPr>
            <w:tcW w:w="1018" w:type="pct"/>
          </w:tcPr>
          <w:p w14:paraId="616A32D8" w14:textId="77777777" w:rsidR="004F4609" w:rsidRPr="00196692" w:rsidRDefault="004F4609" w:rsidP="008A0D62">
            <w:pPr>
              <w:pStyle w:val="Albiomatextecourant"/>
              <w:rPr>
                <w:sz w:val="16"/>
                <w:szCs w:val="16"/>
                <w:lang w:eastAsia="fr-FR"/>
              </w:rPr>
            </w:pPr>
          </w:p>
        </w:tc>
        <w:tc>
          <w:tcPr>
            <w:tcW w:w="1131" w:type="pct"/>
          </w:tcPr>
          <w:p w14:paraId="422D8407" w14:textId="77777777" w:rsidR="004F4609" w:rsidRPr="00196692" w:rsidRDefault="004F4609" w:rsidP="008A0D62">
            <w:pPr>
              <w:pStyle w:val="Albiomatextecourant"/>
              <w:rPr>
                <w:sz w:val="16"/>
                <w:szCs w:val="16"/>
                <w:lang w:eastAsia="fr-FR"/>
              </w:rPr>
            </w:pPr>
          </w:p>
        </w:tc>
      </w:tr>
      <w:tr w:rsidR="004F4609" w14:paraId="1A05980B" w14:textId="77777777" w:rsidTr="004F4609">
        <w:trPr>
          <w:trHeight w:val="1584"/>
          <w:jc w:val="center"/>
        </w:trPr>
        <w:tc>
          <w:tcPr>
            <w:tcW w:w="2851" w:type="pct"/>
          </w:tcPr>
          <w:p w14:paraId="08C232B4" w14:textId="77777777" w:rsidR="004F4609" w:rsidRPr="00196692" w:rsidRDefault="004F4609" w:rsidP="008A0D62">
            <w:pPr>
              <w:spacing w:before="0" w:after="160" w:line="278" w:lineRule="auto"/>
              <w:jc w:val="left"/>
              <w:rPr>
                <w:sz w:val="16"/>
                <w:szCs w:val="16"/>
              </w:rPr>
            </w:pPr>
            <w:r w:rsidRPr="00196692">
              <w:rPr>
                <w:b/>
                <w:bCs/>
                <w:sz w:val="16"/>
                <w:szCs w:val="16"/>
              </w:rPr>
              <w:t>(Réduction de) la superficie occupée par des espèces exotiques envahissantes</w:t>
            </w:r>
            <w:r w:rsidRPr="00196692">
              <w:rPr>
                <w:sz w:val="16"/>
                <w:szCs w:val="16"/>
              </w:rPr>
              <w:t xml:space="preserve"> (hectares)</w:t>
            </w:r>
          </w:p>
        </w:tc>
        <w:tc>
          <w:tcPr>
            <w:tcW w:w="1018" w:type="pct"/>
          </w:tcPr>
          <w:p w14:paraId="1D1FDA64" w14:textId="77777777" w:rsidR="004F4609" w:rsidRPr="00196692" w:rsidRDefault="004F4609" w:rsidP="008A0D62">
            <w:pPr>
              <w:pStyle w:val="Albiomatextecourant"/>
              <w:rPr>
                <w:sz w:val="16"/>
                <w:szCs w:val="16"/>
                <w:lang w:eastAsia="fr-FR"/>
              </w:rPr>
            </w:pPr>
          </w:p>
        </w:tc>
        <w:tc>
          <w:tcPr>
            <w:tcW w:w="1131" w:type="pct"/>
          </w:tcPr>
          <w:p w14:paraId="6A09EE3D" w14:textId="77777777" w:rsidR="004F4609" w:rsidRPr="00196692" w:rsidRDefault="004F4609" w:rsidP="008A0D62">
            <w:pPr>
              <w:pStyle w:val="Albiomatextecourant"/>
              <w:rPr>
                <w:sz w:val="16"/>
                <w:szCs w:val="16"/>
                <w:lang w:eastAsia="fr-FR"/>
              </w:rPr>
            </w:pPr>
          </w:p>
        </w:tc>
      </w:tr>
      <w:tr w:rsidR="004F4609" w14:paraId="04A8AB30" w14:textId="77777777" w:rsidTr="004F4609">
        <w:trPr>
          <w:trHeight w:val="1584"/>
          <w:jc w:val="center"/>
        </w:trPr>
        <w:tc>
          <w:tcPr>
            <w:tcW w:w="2851" w:type="pct"/>
          </w:tcPr>
          <w:p w14:paraId="63A69777" w14:textId="77777777" w:rsidR="004F4609" w:rsidRPr="00196692" w:rsidRDefault="004F4609" w:rsidP="008A0D62">
            <w:pPr>
              <w:spacing w:before="0" w:after="160" w:line="278" w:lineRule="auto"/>
              <w:jc w:val="left"/>
              <w:rPr>
                <w:b/>
                <w:bCs/>
                <w:sz w:val="16"/>
                <w:szCs w:val="16"/>
              </w:rPr>
            </w:pPr>
            <w:r w:rsidRPr="00196692">
              <w:rPr>
                <w:b/>
                <w:bCs/>
                <w:sz w:val="16"/>
                <w:szCs w:val="16"/>
              </w:rPr>
              <w:t>Nombre d'espèces exotiques envahissantes animales éliminées</w:t>
            </w:r>
          </w:p>
        </w:tc>
        <w:tc>
          <w:tcPr>
            <w:tcW w:w="1018" w:type="pct"/>
          </w:tcPr>
          <w:p w14:paraId="090D9649" w14:textId="77777777" w:rsidR="004F4609" w:rsidRPr="00196692" w:rsidRDefault="004F4609" w:rsidP="008A0D62">
            <w:pPr>
              <w:pStyle w:val="Albiomatextecourant"/>
              <w:rPr>
                <w:sz w:val="16"/>
                <w:szCs w:val="16"/>
                <w:lang w:eastAsia="fr-FR"/>
              </w:rPr>
            </w:pPr>
          </w:p>
        </w:tc>
        <w:tc>
          <w:tcPr>
            <w:tcW w:w="1131" w:type="pct"/>
          </w:tcPr>
          <w:p w14:paraId="694B3121" w14:textId="77777777" w:rsidR="004F4609" w:rsidRPr="00196692" w:rsidRDefault="004F4609" w:rsidP="008A0D62">
            <w:pPr>
              <w:pStyle w:val="Albiomatextecourant"/>
              <w:rPr>
                <w:sz w:val="16"/>
                <w:szCs w:val="16"/>
                <w:lang w:eastAsia="fr-FR"/>
              </w:rPr>
            </w:pPr>
          </w:p>
        </w:tc>
      </w:tr>
      <w:tr w:rsidR="004F4609" w14:paraId="7FE47D2D" w14:textId="77777777" w:rsidTr="004F4609">
        <w:trPr>
          <w:trHeight w:val="1584"/>
          <w:jc w:val="center"/>
        </w:trPr>
        <w:tc>
          <w:tcPr>
            <w:tcW w:w="2851" w:type="pct"/>
          </w:tcPr>
          <w:p w14:paraId="55BC0F00" w14:textId="77777777" w:rsidR="004F4609" w:rsidRPr="00196692" w:rsidRDefault="004F4609" w:rsidP="008A0D62">
            <w:pPr>
              <w:spacing w:before="0" w:after="160" w:line="278" w:lineRule="auto"/>
              <w:jc w:val="left"/>
              <w:rPr>
                <w:b/>
                <w:bCs/>
                <w:sz w:val="16"/>
                <w:szCs w:val="16"/>
              </w:rPr>
            </w:pPr>
            <w:r w:rsidRPr="00196692">
              <w:rPr>
                <w:b/>
                <w:bCs/>
                <w:sz w:val="16"/>
                <w:szCs w:val="16"/>
              </w:rPr>
              <w:t>Nombre d'espèces exotiques envahissantes végétales éliminées</w:t>
            </w:r>
          </w:p>
        </w:tc>
        <w:tc>
          <w:tcPr>
            <w:tcW w:w="1018" w:type="pct"/>
          </w:tcPr>
          <w:p w14:paraId="2A98668B" w14:textId="77777777" w:rsidR="004F4609" w:rsidRPr="00196692" w:rsidRDefault="004F4609" w:rsidP="008A0D62">
            <w:pPr>
              <w:pStyle w:val="Albiomatextecourant"/>
              <w:rPr>
                <w:sz w:val="16"/>
                <w:szCs w:val="16"/>
                <w:lang w:eastAsia="fr-FR"/>
              </w:rPr>
            </w:pPr>
          </w:p>
        </w:tc>
        <w:tc>
          <w:tcPr>
            <w:tcW w:w="1131" w:type="pct"/>
          </w:tcPr>
          <w:p w14:paraId="33A2996B" w14:textId="77777777" w:rsidR="004F4609" w:rsidRPr="00196692" w:rsidRDefault="004F4609" w:rsidP="008A0D62">
            <w:pPr>
              <w:pStyle w:val="Albiomatextecourant"/>
              <w:rPr>
                <w:sz w:val="16"/>
                <w:szCs w:val="16"/>
                <w:lang w:eastAsia="fr-FR"/>
              </w:rPr>
            </w:pPr>
          </w:p>
        </w:tc>
      </w:tr>
      <w:tr w:rsidR="004F4609" w14:paraId="29EAF7FC" w14:textId="77777777" w:rsidTr="004F4609">
        <w:trPr>
          <w:trHeight w:val="1584"/>
          <w:jc w:val="center"/>
        </w:trPr>
        <w:tc>
          <w:tcPr>
            <w:tcW w:w="2851" w:type="pct"/>
          </w:tcPr>
          <w:p w14:paraId="7BA32958" w14:textId="77777777" w:rsidR="004F4609" w:rsidRPr="00196692" w:rsidRDefault="004F4609" w:rsidP="008A0D62">
            <w:pPr>
              <w:spacing w:before="0" w:after="160" w:line="278" w:lineRule="auto"/>
              <w:jc w:val="left"/>
              <w:rPr>
                <w:b/>
                <w:bCs/>
                <w:sz w:val="16"/>
                <w:szCs w:val="16"/>
              </w:rPr>
            </w:pPr>
            <w:r w:rsidRPr="00196692">
              <w:rPr>
                <w:b/>
                <w:bCs/>
                <w:sz w:val="16"/>
                <w:szCs w:val="16"/>
              </w:rPr>
              <w:lastRenderedPageBreak/>
              <w:t xml:space="preserve">Nombre de collaborations créées et/ou renforcées </w:t>
            </w:r>
          </w:p>
        </w:tc>
        <w:tc>
          <w:tcPr>
            <w:tcW w:w="1018" w:type="pct"/>
          </w:tcPr>
          <w:p w14:paraId="3D761ADE" w14:textId="77777777" w:rsidR="004F4609" w:rsidRPr="00196692" w:rsidRDefault="004F4609" w:rsidP="008A0D62">
            <w:pPr>
              <w:pStyle w:val="Albiomatextecourant"/>
              <w:rPr>
                <w:sz w:val="16"/>
                <w:szCs w:val="16"/>
                <w:lang w:eastAsia="fr-FR"/>
              </w:rPr>
            </w:pPr>
          </w:p>
        </w:tc>
        <w:tc>
          <w:tcPr>
            <w:tcW w:w="1131" w:type="pct"/>
          </w:tcPr>
          <w:p w14:paraId="76F180E6" w14:textId="77777777" w:rsidR="004F4609" w:rsidRPr="00196692" w:rsidRDefault="004F4609" w:rsidP="008A0D62">
            <w:pPr>
              <w:pStyle w:val="Albiomatextecourant"/>
              <w:rPr>
                <w:sz w:val="16"/>
                <w:szCs w:val="16"/>
                <w:lang w:eastAsia="fr-FR"/>
              </w:rPr>
            </w:pPr>
          </w:p>
        </w:tc>
      </w:tr>
      <w:tr w:rsidR="004F4609" w14:paraId="0692C899" w14:textId="77777777" w:rsidTr="004F4609">
        <w:trPr>
          <w:trHeight w:val="1584"/>
          <w:jc w:val="center"/>
        </w:trPr>
        <w:tc>
          <w:tcPr>
            <w:tcW w:w="2851" w:type="pct"/>
          </w:tcPr>
          <w:p w14:paraId="36383EE9" w14:textId="77777777" w:rsidR="004F4609" w:rsidRPr="00196692" w:rsidRDefault="004F4609" w:rsidP="008A0D62">
            <w:pPr>
              <w:spacing w:before="0" w:after="160" w:line="278" w:lineRule="auto"/>
              <w:jc w:val="left"/>
              <w:rPr>
                <w:b/>
                <w:bCs/>
                <w:sz w:val="16"/>
                <w:szCs w:val="16"/>
              </w:rPr>
            </w:pPr>
            <w:r w:rsidRPr="00196692">
              <w:rPr>
                <w:b/>
                <w:bCs/>
                <w:sz w:val="16"/>
                <w:szCs w:val="16"/>
              </w:rPr>
              <w:t>Nombre de personnes formées</w:t>
            </w:r>
          </w:p>
        </w:tc>
        <w:tc>
          <w:tcPr>
            <w:tcW w:w="1018" w:type="pct"/>
          </w:tcPr>
          <w:p w14:paraId="26D24B9C" w14:textId="77777777" w:rsidR="004F4609" w:rsidRPr="00196692" w:rsidRDefault="004F4609" w:rsidP="008A0D62">
            <w:pPr>
              <w:pStyle w:val="Albiomatextecourant"/>
              <w:rPr>
                <w:sz w:val="16"/>
                <w:szCs w:val="16"/>
                <w:lang w:eastAsia="fr-FR"/>
              </w:rPr>
            </w:pPr>
          </w:p>
        </w:tc>
        <w:tc>
          <w:tcPr>
            <w:tcW w:w="1131" w:type="pct"/>
          </w:tcPr>
          <w:p w14:paraId="6CAB66C7" w14:textId="77777777" w:rsidR="004F4609" w:rsidRPr="00196692" w:rsidRDefault="004F4609" w:rsidP="008A0D62">
            <w:pPr>
              <w:pStyle w:val="Albiomatextecourant"/>
              <w:rPr>
                <w:sz w:val="16"/>
                <w:szCs w:val="16"/>
                <w:lang w:eastAsia="fr-FR"/>
              </w:rPr>
            </w:pPr>
          </w:p>
        </w:tc>
      </w:tr>
      <w:tr w:rsidR="004F4609" w14:paraId="0B8450C0" w14:textId="77777777" w:rsidTr="004F4609">
        <w:trPr>
          <w:trHeight w:val="1584"/>
          <w:jc w:val="center"/>
        </w:trPr>
        <w:tc>
          <w:tcPr>
            <w:tcW w:w="2851" w:type="pct"/>
          </w:tcPr>
          <w:p w14:paraId="48264310" w14:textId="77777777" w:rsidR="004F4609" w:rsidRPr="00196692" w:rsidRDefault="004F4609" w:rsidP="008A0D62">
            <w:pPr>
              <w:spacing w:before="0" w:after="160" w:line="278" w:lineRule="auto"/>
              <w:jc w:val="left"/>
              <w:rPr>
                <w:b/>
                <w:bCs/>
                <w:sz w:val="16"/>
                <w:szCs w:val="16"/>
              </w:rPr>
            </w:pPr>
            <w:r w:rsidRPr="00196692">
              <w:rPr>
                <w:b/>
                <w:bCs/>
                <w:sz w:val="16"/>
                <w:szCs w:val="16"/>
              </w:rPr>
              <w:t>Nombre de bénévoles impliqués dans les activités du projet</w:t>
            </w:r>
          </w:p>
        </w:tc>
        <w:tc>
          <w:tcPr>
            <w:tcW w:w="1018" w:type="pct"/>
          </w:tcPr>
          <w:p w14:paraId="7EE7A077" w14:textId="77777777" w:rsidR="004F4609" w:rsidRPr="00196692" w:rsidRDefault="004F4609" w:rsidP="008A0D62">
            <w:pPr>
              <w:pStyle w:val="Albiomatextecourant"/>
              <w:rPr>
                <w:sz w:val="16"/>
                <w:szCs w:val="16"/>
                <w:lang w:eastAsia="fr-FR"/>
              </w:rPr>
            </w:pPr>
          </w:p>
        </w:tc>
        <w:tc>
          <w:tcPr>
            <w:tcW w:w="1131" w:type="pct"/>
          </w:tcPr>
          <w:p w14:paraId="1703E567" w14:textId="77777777" w:rsidR="004F4609" w:rsidRPr="00196692" w:rsidRDefault="004F4609" w:rsidP="008A0D62">
            <w:pPr>
              <w:pStyle w:val="Albiomatextecourant"/>
              <w:rPr>
                <w:sz w:val="16"/>
                <w:szCs w:val="16"/>
                <w:lang w:eastAsia="fr-FR"/>
              </w:rPr>
            </w:pPr>
          </w:p>
        </w:tc>
      </w:tr>
      <w:tr w:rsidR="004F4609" w14:paraId="15DD7A08" w14:textId="77777777" w:rsidTr="004F4609">
        <w:trPr>
          <w:trHeight w:val="1584"/>
          <w:jc w:val="center"/>
        </w:trPr>
        <w:tc>
          <w:tcPr>
            <w:tcW w:w="2851" w:type="pct"/>
          </w:tcPr>
          <w:p w14:paraId="6E1A8F4B" w14:textId="77777777" w:rsidR="004F4609" w:rsidRPr="00196692" w:rsidRDefault="004F4609" w:rsidP="008A0D62">
            <w:pPr>
              <w:spacing w:before="0" w:after="160" w:line="278" w:lineRule="auto"/>
              <w:jc w:val="left"/>
              <w:rPr>
                <w:sz w:val="16"/>
                <w:szCs w:val="16"/>
              </w:rPr>
            </w:pPr>
            <w:r w:rsidRPr="00196692">
              <w:rPr>
                <w:b/>
                <w:bCs/>
                <w:sz w:val="16"/>
                <w:szCs w:val="16"/>
              </w:rPr>
              <w:t>Nombre de personnes sensibilisées par les activités de sensibilisation</w:t>
            </w:r>
            <w:r w:rsidRPr="00196692">
              <w:rPr>
                <w:sz w:val="16"/>
                <w:szCs w:val="16"/>
              </w:rPr>
              <w:t xml:space="preserve"> (en présentiel)</w:t>
            </w:r>
          </w:p>
        </w:tc>
        <w:tc>
          <w:tcPr>
            <w:tcW w:w="1018" w:type="pct"/>
          </w:tcPr>
          <w:p w14:paraId="0BF81D45" w14:textId="77777777" w:rsidR="004F4609" w:rsidRPr="00196692" w:rsidRDefault="004F4609" w:rsidP="008A0D62">
            <w:pPr>
              <w:pStyle w:val="Albiomatextecourant"/>
              <w:rPr>
                <w:sz w:val="16"/>
                <w:szCs w:val="16"/>
                <w:lang w:eastAsia="fr-FR"/>
              </w:rPr>
            </w:pPr>
          </w:p>
        </w:tc>
        <w:tc>
          <w:tcPr>
            <w:tcW w:w="1131" w:type="pct"/>
          </w:tcPr>
          <w:p w14:paraId="48879EA2" w14:textId="77777777" w:rsidR="004F4609" w:rsidRPr="00196692" w:rsidRDefault="004F4609" w:rsidP="008A0D62">
            <w:pPr>
              <w:pStyle w:val="Albiomatextecourant"/>
              <w:rPr>
                <w:sz w:val="16"/>
                <w:szCs w:val="16"/>
                <w:lang w:eastAsia="fr-FR"/>
              </w:rPr>
            </w:pPr>
          </w:p>
        </w:tc>
      </w:tr>
      <w:tr w:rsidR="004F4609" w14:paraId="01D24ED8" w14:textId="77777777" w:rsidTr="004F4609">
        <w:trPr>
          <w:trHeight w:val="1584"/>
          <w:jc w:val="center"/>
        </w:trPr>
        <w:tc>
          <w:tcPr>
            <w:tcW w:w="2851" w:type="pct"/>
          </w:tcPr>
          <w:p w14:paraId="6C9F3BD4" w14:textId="77777777" w:rsidR="004F4609" w:rsidRPr="00196692" w:rsidRDefault="004F4609" w:rsidP="008A0D62">
            <w:pPr>
              <w:spacing w:before="0" w:after="160" w:line="278" w:lineRule="auto"/>
              <w:jc w:val="left"/>
              <w:rPr>
                <w:sz w:val="16"/>
                <w:szCs w:val="16"/>
              </w:rPr>
            </w:pPr>
            <w:r w:rsidRPr="00196692">
              <w:rPr>
                <w:b/>
                <w:bCs/>
                <w:sz w:val="16"/>
                <w:szCs w:val="16"/>
              </w:rPr>
              <w:t>Nombre de personnes sensibilisées via les médias et les réseaux sociaux</w:t>
            </w:r>
            <w:r w:rsidRPr="00196692">
              <w:rPr>
                <w:sz w:val="16"/>
                <w:szCs w:val="16"/>
              </w:rPr>
              <w:t xml:space="preserve"> (en ligne) </w:t>
            </w:r>
          </w:p>
        </w:tc>
        <w:tc>
          <w:tcPr>
            <w:tcW w:w="1018" w:type="pct"/>
          </w:tcPr>
          <w:p w14:paraId="33C71353" w14:textId="77777777" w:rsidR="004F4609" w:rsidRPr="00196692" w:rsidRDefault="004F4609" w:rsidP="008A0D62">
            <w:pPr>
              <w:pStyle w:val="Albiomatextecourant"/>
              <w:rPr>
                <w:sz w:val="16"/>
                <w:szCs w:val="16"/>
                <w:lang w:eastAsia="fr-FR"/>
              </w:rPr>
            </w:pPr>
          </w:p>
        </w:tc>
        <w:tc>
          <w:tcPr>
            <w:tcW w:w="1131" w:type="pct"/>
          </w:tcPr>
          <w:p w14:paraId="773D32C9" w14:textId="77777777" w:rsidR="004F4609" w:rsidRPr="00196692" w:rsidRDefault="004F4609" w:rsidP="008A0D62">
            <w:pPr>
              <w:pStyle w:val="Albiomatextecourant"/>
              <w:rPr>
                <w:sz w:val="16"/>
                <w:szCs w:val="16"/>
                <w:lang w:eastAsia="fr-FR"/>
              </w:rPr>
            </w:pPr>
          </w:p>
        </w:tc>
      </w:tr>
      <w:tr w:rsidR="004F4609" w14:paraId="4F45167B" w14:textId="77777777" w:rsidTr="004F4609">
        <w:trPr>
          <w:trHeight w:val="1584"/>
          <w:jc w:val="center"/>
        </w:trPr>
        <w:tc>
          <w:tcPr>
            <w:tcW w:w="2851" w:type="pct"/>
          </w:tcPr>
          <w:p w14:paraId="7C2777D3" w14:textId="77777777" w:rsidR="004F4609" w:rsidRPr="00196692" w:rsidRDefault="004F4609" w:rsidP="008A0D62">
            <w:pPr>
              <w:spacing w:before="0" w:after="160" w:line="278" w:lineRule="auto"/>
              <w:jc w:val="left"/>
              <w:rPr>
                <w:b/>
                <w:bCs/>
                <w:sz w:val="16"/>
                <w:szCs w:val="16"/>
              </w:rPr>
            </w:pPr>
            <w:r w:rsidRPr="00196692">
              <w:rPr>
                <w:b/>
                <w:bCs/>
                <w:sz w:val="16"/>
                <w:szCs w:val="16"/>
              </w:rPr>
              <w:lastRenderedPageBreak/>
              <w:t>Nombre d’événements de sensibilisation du public par an</w:t>
            </w:r>
          </w:p>
        </w:tc>
        <w:tc>
          <w:tcPr>
            <w:tcW w:w="1018" w:type="pct"/>
          </w:tcPr>
          <w:p w14:paraId="112CE52D" w14:textId="77777777" w:rsidR="004F4609" w:rsidRPr="00196692" w:rsidRDefault="004F4609" w:rsidP="008A0D62">
            <w:pPr>
              <w:pStyle w:val="Albiomatextecourant"/>
              <w:rPr>
                <w:sz w:val="16"/>
                <w:szCs w:val="16"/>
                <w:lang w:eastAsia="fr-FR"/>
              </w:rPr>
            </w:pPr>
          </w:p>
        </w:tc>
        <w:tc>
          <w:tcPr>
            <w:tcW w:w="1131" w:type="pct"/>
          </w:tcPr>
          <w:p w14:paraId="02609BC9" w14:textId="77777777" w:rsidR="004F4609" w:rsidRPr="00196692" w:rsidRDefault="004F4609" w:rsidP="008A0D62">
            <w:pPr>
              <w:pStyle w:val="Albiomatextecourant"/>
              <w:rPr>
                <w:sz w:val="16"/>
                <w:szCs w:val="16"/>
                <w:lang w:eastAsia="fr-FR"/>
              </w:rPr>
            </w:pPr>
          </w:p>
        </w:tc>
      </w:tr>
      <w:tr w:rsidR="004F4609" w14:paraId="6A12FE94" w14:textId="77777777" w:rsidTr="004F4609">
        <w:trPr>
          <w:trHeight w:val="1695"/>
          <w:jc w:val="center"/>
        </w:trPr>
        <w:tc>
          <w:tcPr>
            <w:tcW w:w="2851" w:type="pct"/>
          </w:tcPr>
          <w:p w14:paraId="287C49D3" w14:textId="77777777" w:rsidR="004F4609" w:rsidRPr="00196692" w:rsidRDefault="004F4609" w:rsidP="008A0D62">
            <w:pPr>
              <w:spacing w:before="0" w:after="160" w:line="278" w:lineRule="auto"/>
              <w:jc w:val="left"/>
              <w:rPr>
                <w:b/>
                <w:bCs/>
                <w:sz w:val="16"/>
                <w:szCs w:val="16"/>
              </w:rPr>
            </w:pPr>
            <w:r w:rsidRPr="00196692">
              <w:rPr>
                <w:b/>
                <w:bCs/>
                <w:sz w:val="16"/>
                <w:szCs w:val="16"/>
              </w:rPr>
              <w:t xml:space="preserve">Nombre d'emplois créés </w:t>
            </w:r>
          </w:p>
          <w:p w14:paraId="4328E5AA" w14:textId="77777777" w:rsidR="004F4609" w:rsidRPr="00196692" w:rsidRDefault="004F4609" w:rsidP="008A0D62">
            <w:pPr>
              <w:spacing w:before="0" w:after="160" w:line="278" w:lineRule="auto"/>
              <w:jc w:val="left"/>
              <w:rPr>
                <w:sz w:val="16"/>
                <w:szCs w:val="16"/>
              </w:rPr>
            </w:pPr>
          </w:p>
        </w:tc>
        <w:tc>
          <w:tcPr>
            <w:tcW w:w="1018" w:type="pct"/>
          </w:tcPr>
          <w:p w14:paraId="12FF8593" w14:textId="77777777" w:rsidR="004F4609" w:rsidRPr="00196692" w:rsidRDefault="004F4609" w:rsidP="008A0D62">
            <w:pPr>
              <w:pStyle w:val="Albiomatextecourant"/>
              <w:rPr>
                <w:sz w:val="16"/>
                <w:szCs w:val="16"/>
                <w:lang w:eastAsia="fr-FR"/>
              </w:rPr>
            </w:pPr>
          </w:p>
        </w:tc>
        <w:tc>
          <w:tcPr>
            <w:tcW w:w="1131" w:type="pct"/>
          </w:tcPr>
          <w:p w14:paraId="6FB41192" w14:textId="77777777" w:rsidR="004F4609" w:rsidRPr="00196692" w:rsidRDefault="004F4609" w:rsidP="008A0D62">
            <w:pPr>
              <w:pStyle w:val="Albiomatextecourant"/>
              <w:rPr>
                <w:sz w:val="16"/>
                <w:szCs w:val="16"/>
                <w:lang w:eastAsia="fr-FR"/>
              </w:rPr>
            </w:pPr>
          </w:p>
        </w:tc>
      </w:tr>
      <w:tr w:rsidR="004F4609" w14:paraId="774E24B2" w14:textId="77777777" w:rsidTr="004F4609">
        <w:trPr>
          <w:trHeight w:val="1584"/>
          <w:jc w:val="center"/>
        </w:trPr>
        <w:tc>
          <w:tcPr>
            <w:tcW w:w="2851" w:type="pct"/>
          </w:tcPr>
          <w:p w14:paraId="75BD6D5F" w14:textId="77777777" w:rsidR="004F4609" w:rsidRPr="00196692" w:rsidRDefault="004F4609" w:rsidP="008A0D62">
            <w:pPr>
              <w:spacing w:before="0" w:after="160" w:line="278" w:lineRule="auto"/>
              <w:jc w:val="left"/>
              <w:rPr>
                <w:b/>
                <w:bCs/>
                <w:sz w:val="16"/>
                <w:szCs w:val="16"/>
              </w:rPr>
            </w:pPr>
            <w:r w:rsidRPr="00196692">
              <w:rPr>
                <w:b/>
                <w:bCs/>
                <w:sz w:val="16"/>
                <w:szCs w:val="16"/>
              </w:rPr>
              <w:t xml:space="preserve">Linéaire de trames vertes </w:t>
            </w:r>
            <w:r>
              <w:rPr>
                <w:b/>
                <w:bCs/>
                <w:sz w:val="16"/>
                <w:szCs w:val="16"/>
              </w:rPr>
              <w:t>r</w:t>
            </w:r>
            <w:r w:rsidRPr="00196692">
              <w:rPr>
                <w:b/>
                <w:bCs/>
                <w:sz w:val="16"/>
                <w:szCs w:val="16"/>
              </w:rPr>
              <w:t xml:space="preserve">établies </w:t>
            </w:r>
          </w:p>
          <w:p w14:paraId="7F19CE25" w14:textId="77777777" w:rsidR="004F4609" w:rsidRPr="00196692" w:rsidRDefault="004F4609" w:rsidP="008A0D62">
            <w:pPr>
              <w:spacing w:before="0" w:after="160" w:line="278" w:lineRule="auto"/>
              <w:jc w:val="left"/>
              <w:rPr>
                <w:sz w:val="16"/>
                <w:szCs w:val="16"/>
              </w:rPr>
            </w:pPr>
            <w:r w:rsidRPr="00196692">
              <w:rPr>
                <w:sz w:val="16"/>
                <w:szCs w:val="16"/>
              </w:rPr>
              <w:t xml:space="preserve">(Défragmentation des milieux) </w:t>
            </w:r>
          </w:p>
          <w:p w14:paraId="1C064C5E" w14:textId="77777777" w:rsidR="004F4609" w:rsidRPr="00196692" w:rsidRDefault="004F4609" w:rsidP="008A0D62">
            <w:pPr>
              <w:spacing w:before="0" w:after="160" w:line="278" w:lineRule="auto"/>
              <w:jc w:val="left"/>
              <w:rPr>
                <w:sz w:val="16"/>
                <w:szCs w:val="16"/>
              </w:rPr>
            </w:pPr>
            <w:r w:rsidRPr="00196692">
              <w:rPr>
                <w:sz w:val="16"/>
                <w:szCs w:val="16"/>
              </w:rPr>
              <w:t xml:space="preserve">(Mètres) </w:t>
            </w:r>
          </w:p>
          <w:p w14:paraId="38AC6D6B" w14:textId="77777777" w:rsidR="004F4609" w:rsidRPr="00196692" w:rsidRDefault="004F4609" w:rsidP="008A0D62">
            <w:pPr>
              <w:spacing w:before="0" w:after="160" w:line="278" w:lineRule="auto"/>
              <w:jc w:val="left"/>
              <w:rPr>
                <w:sz w:val="16"/>
                <w:szCs w:val="16"/>
              </w:rPr>
            </w:pPr>
            <w:r w:rsidRPr="00196692">
              <w:rPr>
                <w:sz w:val="16"/>
                <w:szCs w:val="16"/>
              </w:rPr>
              <w:t xml:space="preserve">(Préciser la longueur de </w:t>
            </w:r>
            <w:r>
              <w:rPr>
                <w:sz w:val="16"/>
                <w:szCs w:val="16"/>
              </w:rPr>
              <w:t>trame plantée et la longueur de trame rétablie</w:t>
            </w:r>
            <w:r w:rsidRPr="00196692">
              <w:rPr>
                <w:sz w:val="16"/>
                <w:szCs w:val="16"/>
              </w:rPr>
              <w:t>)</w:t>
            </w:r>
          </w:p>
          <w:p w14:paraId="49EE6F59" w14:textId="77777777" w:rsidR="004F4609" w:rsidRPr="00196692" w:rsidRDefault="004F4609" w:rsidP="008A0D62">
            <w:pPr>
              <w:spacing w:before="0" w:after="160" w:line="278" w:lineRule="auto"/>
              <w:jc w:val="left"/>
              <w:rPr>
                <w:sz w:val="16"/>
                <w:szCs w:val="16"/>
              </w:rPr>
            </w:pPr>
          </w:p>
        </w:tc>
        <w:tc>
          <w:tcPr>
            <w:tcW w:w="1018" w:type="pct"/>
          </w:tcPr>
          <w:p w14:paraId="5B327C20" w14:textId="77777777" w:rsidR="004F4609" w:rsidRPr="00196692" w:rsidRDefault="004F4609" w:rsidP="008A0D62">
            <w:pPr>
              <w:pStyle w:val="Albiomatextecourant"/>
              <w:rPr>
                <w:sz w:val="16"/>
                <w:szCs w:val="16"/>
                <w:lang w:eastAsia="fr-FR"/>
              </w:rPr>
            </w:pPr>
          </w:p>
        </w:tc>
        <w:tc>
          <w:tcPr>
            <w:tcW w:w="1131" w:type="pct"/>
          </w:tcPr>
          <w:p w14:paraId="3AD0CCD0" w14:textId="77777777" w:rsidR="004F4609" w:rsidRPr="00196692" w:rsidRDefault="004F4609" w:rsidP="008A0D62">
            <w:pPr>
              <w:pStyle w:val="Albiomatextecourant"/>
              <w:rPr>
                <w:sz w:val="16"/>
                <w:szCs w:val="16"/>
                <w:lang w:eastAsia="fr-FR"/>
              </w:rPr>
            </w:pPr>
          </w:p>
        </w:tc>
      </w:tr>
      <w:tr w:rsidR="004F4609" w14:paraId="70EDB0D6" w14:textId="77777777" w:rsidTr="004F4609">
        <w:trPr>
          <w:trHeight w:val="1584"/>
          <w:jc w:val="center"/>
        </w:trPr>
        <w:tc>
          <w:tcPr>
            <w:tcW w:w="2851" w:type="pct"/>
          </w:tcPr>
          <w:p w14:paraId="0BE2B867" w14:textId="77777777" w:rsidR="004F4609" w:rsidRPr="00196692" w:rsidRDefault="004F4609" w:rsidP="008A0D62">
            <w:pPr>
              <w:spacing w:before="0" w:after="160" w:line="278" w:lineRule="auto"/>
              <w:jc w:val="left"/>
              <w:rPr>
                <w:sz w:val="16"/>
                <w:szCs w:val="16"/>
              </w:rPr>
            </w:pPr>
            <w:r w:rsidRPr="00196692">
              <w:rPr>
                <w:b/>
                <w:bCs/>
                <w:sz w:val="16"/>
                <w:szCs w:val="16"/>
              </w:rPr>
              <w:t>Linéaire de trames bleus</w:t>
            </w:r>
            <w:r w:rsidRPr="00196692">
              <w:rPr>
                <w:sz w:val="16"/>
                <w:szCs w:val="16"/>
              </w:rPr>
              <w:t xml:space="preserve"> (défragmentation des milieux) (mètres)</w:t>
            </w:r>
          </w:p>
          <w:p w14:paraId="13C90516" w14:textId="77777777" w:rsidR="004F4609" w:rsidRPr="00196692" w:rsidRDefault="004F4609" w:rsidP="008A0D62">
            <w:pPr>
              <w:spacing w:before="0" w:after="160" w:line="278" w:lineRule="auto"/>
              <w:jc w:val="left"/>
              <w:rPr>
                <w:sz w:val="16"/>
                <w:szCs w:val="16"/>
              </w:rPr>
            </w:pPr>
            <w:r w:rsidRPr="00196692">
              <w:rPr>
                <w:sz w:val="16"/>
                <w:szCs w:val="16"/>
              </w:rPr>
              <w:t xml:space="preserve">(Préciser la longueur de </w:t>
            </w:r>
            <w:r>
              <w:rPr>
                <w:sz w:val="16"/>
                <w:szCs w:val="16"/>
              </w:rPr>
              <w:t>trame restaurée et la longueur de trame rétablie</w:t>
            </w:r>
            <w:r w:rsidRPr="00196692">
              <w:rPr>
                <w:sz w:val="16"/>
                <w:szCs w:val="16"/>
              </w:rPr>
              <w:t>)</w:t>
            </w:r>
          </w:p>
          <w:p w14:paraId="21D4E347" w14:textId="77777777" w:rsidR="004F4609" w:rsidRPr="00196692" w:rsidRDefault="004F4609" w:rsidP="008A0D62">
            <w:pPr>
              <w:spacing w:before="0" w:after="160" w:line="278" w:lineRule="auto"/>
              <w:jc w:val="left"/>
              <w:rPr>
                <w:sz w:val="16"/>
                <w:szCs w:val="16"/>
              </w:rPr>
            </w:pPr>
          </w:p>
        </w:tc>
        <w:tc>
          <w:tcPr>
            <w:tcW w:w="1018" w:type="pct"/>
          </w:tcPr>
          <w:p w14:paraId="7F1FDCCD" w14:textId="77777777" w:rsidR="004F4609" w:rsidRPr="00196692" w:rsidRDefault="004F4609" w:rsidP="008A0D62">
            <w:pPr>
              <w:pStyle w:val="Albiomatextecourant"/>
              <w:rPr>
                <w:sz w:val="16"/>
                <w:szCs w:val="16"/>
                <w:lang w:eastAsia="fr-FR"/>
              </w:rPr>
            </w:pPr>
          </w:p>
        </w:tc>
        <w:tc>
          <w:tcPr>
            <w:tcW w:w="1131" w:type="pct"/>
          </w:tcPr>
          <w:p w14:paraId="0466A5A7" w14:textId="77777777" w:rsidR="004F4609" w:rsidRPr="00196692" w:rsidRDefault="004F4609" w:rsidP="008A0D62">
            <w:pPr>
              <w:pStyle w:val="Albiomatextecourant"/>
              <w:rPr>
                <w:sz w:val="16"/>
                <w:szCs w:val="16"/>
                <w:lang w:eastAsia="fr-FR"/>
              </w:rPr>
            </w:pPr>
          </w:p>
        </w:tc>
      </w:tr>
      <w:tr w:rsidR="004F4609" w14:paraId="35A5AEBB" w14:textId="77777777" w:rsidTr="004F4609">
        <w:trPr>
          <w:trHeight w:val="1584"/>
          <w:jc w:val="center"/>
        </w:trPr>
        <w:tc>
          <w:tcPr>
            <w:tcW w:w="2851" w:type="pct"/>
          </w:tcPr>
          <w:p w14:paraId="69A5F248" w14:textId="77777777" w:rsidR="004F4609" w:rsidRPr="00196692" w:rsidRDefault="004F4609" w:rsidP="008A0D62">
            <w:pPr>
              <w:spacing w:before="0" w:after="160" w:line="278" w:lineRule="auto"/>
              <w:jc w:val="left"/>
              <w:rPr>
                <w:sz w:val="16"/>
                <w:szCs w:val="16"/>
              </w:rPr>
            </w:pPr>
            <w:r>
              <w:rPr>
                <w:b/>
                <w:bCs/>
                <w:sz w:val="16"/>
                <w:szCs w:val="16"/>
              </w:rPr>
              <w:t xml:space="preserve">Superficie dépolluée </w:t>
            </w:r>
            <w:r>
              <w:rPr>
                <w:sz w:val="16"/>
                <w:szCs w:val="16"/>
              </w:rPr>
              <w:t>(hectares)</w:t>
            </w:r>
          </w:p>
        </w:tc>
        <w:tc>
          <w:tcPr>
            <w:tcW w:w="1018" w:type="pct"/>
          </w:tcPr>
          <w:p w14:paraId="1E4CADC4" w14:textId="77777777" w:rsidR="004F4609" w:rsidRPr="00196692" w:rsidRDefault="004F4609" w:rsidP="008A0D62">
            <w:pPr>
              <w:pStyle w:val="Albiomatextecourant"/>
              <w:rPr>
                <w:sz w:val="16"/>
                <w:szCs w:val="16"/>
                <w:lang w:eastAsia="fr-FR"/>
              </w:rPr>
            </w:pPr>
          </w:p>
        </w:tc>
        <w:tc>
          <w:tcPr>
            <w:tcW w:w="1131" w:type="pct"/>
          </w:tcPr>
          <w:p w14:paraId="7EB30A79" w14:textId="77777777" w:rsidR="004F4609" w:rsidRPr="00196692" w:rsidRDefault="004F4609" w:rsidP="008A0D62">
            <w:pPr>
              <w:pStyle w:val="Albiomatextecourant"/>
              <w:rPr>
                <w:sz w:val="16"/>
                <w:szCs w:val="16"/>
                <w:lang w:eastAsia="fr-FR"/>
              </w:rPr>
            </w:pPr>
          </w:p>
        </w:tc>
      </w:tr>
      <w:tr w:rsidR="004F4609" w14:paraId="2BD1A7D8" w14:textId="77777777" w:rsidTr="004F4609">
        <w:trPr>
          <w:trHeight w:val="1584"/>
          <w:jc w:val="center"/>
        </w:trPr>
        <w:tc>
          <w:tcPr>
            <w:tcW w:w="2851" w:type="pct"/>
          </w:tcPr>
          <w:p w14:paraId="302D0FA1" w14:textId="77777777" w:rsidR="004F4609" w:rsidRPr="00196692" w:rsidRDefault="004F4609" w:rsidP="008A0D62">
            <w:pPr>
              <w:spacing w:before="0" w:after="160" w:line="278" w:lineRule="auto"/>
              <w:jc w:val="left"/>
              <w:rPr>
                <w:sz w:val="16"/>
                <w:szCs w:val="16"/>
              </w:rPr>
            </w:pPr>
            <w:r>
              <w:rPr>
                <w:b/>
                <w:bCs/>
                <w:sz w:val="16"/>
                <w:szCs w:val="16"/>
              </w:rPr>
              <w:lastRenderedPageBreak/>
              <w:t>Quantité de déchets extraits</w:t>
            </w:r>
            <w:r>
              <w:rPr>
                <w:b/>
                <w:bCs/>
                <w:sz w:val="16"/>
                <w:szCs w:val="16"/>
              </w:rPr>
              <w:br/>
            </w:r>
            <w:r>
              <w:rPr>
                <w:sz w:val="16"/>
                <w:szCs w:val="16"/>
              </w:rPr>
              <w:t>(tonnes)</w:t>
            </w:r>
          </w:p>
        </w:tc>
        <w:tc>
          <w:tcPr>
            <w:tcW w:w="1018" w:type="pct"/>
          </w:tcPr>
          <w:p w14:paraId="4BBD6935" w14:textId="77777777" w:rsidR="004F4609" w:rsidRPr="00196692" w:rsidRDefault="004F4609" w:rsidP="008A0D62">
            <w:pPr>
              <w:pStyle w:val="Albiomatextecourant"/>
              <w:rPr>
                <w:sz w:val="16"/>
                <w:szCs w:val="16"/>
                <w:lang w:eastAsia="fr-FR"/>
              </w:rPr>
            </w:pPr>
          </w:p>
        </w:tc>
        <w:tc>
          <w:tcPr>
            <w:tcW w:w="1131" w:type="pct"/>
          </w:tcPr>
          <w:p w14:paraId="3C79E84D" w14:textId="77777777" w:rsidR="004F4609" w:rsidRPr="00196692" w:rsidRDefault="004F4609" w:rsidP="008A0D62">
            <w:pPr>
              <w:pStyle w:val="Albiomatextecourant"/>
              <w:rPr>
                <w:sz w:val="16"/>
                <w:szCs w:val="16"/>
                <w:lang w:eastAsia="fr-FR"/>
              </w:rPr>
            </w:pPr>
          </w:p>
        </w:tc>
      </w:tr>
      <w:tr w:rsidR="004F4609" w14:paraId="4555AD07" w14:textId="77777777" w:rsidTr="004F4609">
        <w:trPr>
          <w:trHeight w:val="1584"/>
          <w:jc w:val="center"/>
        </w:trPr>
        <w:tc>
          <w:tcPr>
            <w:tcW w:w="2851" w:type="pct"/>
          </w:tcPr>
          <w:p w14:paraId="2520C317" w14:textId="77777777" w:rsidR="004F4609" w:rsidRPr="00196692" w:rsidRDefault="004F4609" w:rsidP="008A0D62">
            <w:pPr>
              <w:spacing w:before="0" w:after="160" w:line="278" w:lineRule="auto"/>
              <w:jc w:val="left"/>
              <w:rPr>
                <w:sz w:val="16"/>
                <w:szCs w:val="16"/>
              </w:rPr>
            </w:pPr>
            <w:r w:rsidRPr="00196692">
              <w:rPr>
                <w:b/>
                <w:bCs/>
                <w:sz w:val="16"/>
                <w:szCs w:val="16"/>
              </w:rPr>
              <w:t xml:space="preserve">Nombre de points noirs éliminés </w:t>
            </w:r>
            <w:r>
              <w:rPr>
                <w:sz w:val="16"/>
                <w:szCs w:val="16"/>
              </w:rPr>
              <w:t>(exemple : Décharges</w:t>
            </w:r>
            <w:r w:rsidRPr="00196692">
              <w:rPr>
                <w:sz w:val="16"/>
                <w:szCs w:val="16"/>
              </w:rPr>
              <w:t xml:space="preserve"> sauvages, zones polluées</w:t>
            </w:r>
            <w:r>
              <w:rPr>
                <w:sz w:val="16"/>
                <w:szCs w:val="16"/>
              </w:rPr>
              <w:t>…)</w:t>
            </w:r>
          </w:p>
        </w:tc>
        <w:tc>
          <w:tcPr>
            <w:tcW w:w="1018" w:type="pct"/>
          </w:tcPr>
          <w:p w14:paraId="74E916FA" w14:textId="77777777" w:rsidR="004F4609" w:rsidRPr="00196692" w:rsidRDefault="004F4609" w:rsidP="008A0D62">
            <w:pPr>
              <w:pStyle w:val="Albiomatextecourant"/>
              <w:rPr>
                <w:sz w:val="16"/>
                <w:szCs w:val="16"/>
                <w:lang w:eastAsia="fr-FR"/>
              </w:rPr>
            </w:pPr>
          </w:p>
        </w:tc>
        <w:tc>
          <w:tcPr>
            <w:tcW w:w="1131" w:type="pct"/>
          </w:tcPr>
          <w:p w14:paraId="2D237BEB" w14:textId="77777777" w:rsidR="004F4609" w:rsidRPr="00196692" w:rsidRDefault="004F4609" w:rsidP="008A0D62">
            <w:pPr>
              <w:pStyle w:val="Albiomatextecourant"/>
              <w:rPr>
                <w:sz w:val="16"/>
                <w:szCs w:val="16"/>
                <w:lang w:eastAsia="fr-FR"/>
              </w:rPr>
            </w:pPr>
          </w:p>
        </w:tc>
      </w:tr>
      <w:tr w:rsidR="004F4609" w14:paraId="4C94AD53" w14:textId="77777777" w:rsidTr="004F4609">
        <w:trPr>
          <w:trHeight w:val="1584"/>
          <w:jc w:val="center"/>
        </w:trPr>
        <w:tc>
          <w:tcPr>
            <w:tcW w:w="2851" w:type="pct"/>
          </w:tcPr>
          <w:p w14:paraId="02DBCA67" w14:textId="77777777" w:rsidR="004F4609" w:rsidRPr="00196692" w:rsidRDefault="004F4609" w:rsidP="008A0D62">
            <w:pPr>
              <w:spacing w:before="0" w:after="160" w:line="278" w:lineRule="auto"/>
              <w:jc w:val="left"/>
              <w:rPr>
                <w:b/>
                <w:bCs/>
                <w:sz w:val="16"/>
                <w:szCs w:val="16"/>
              </w:rPr>
            </w:pPr>
            <w:r>
              <w:rPr>
                <w:b/>
                <w:bCs/>
                <w:sz w:val="16"/>
                <w:szCs w:val="16"/>
              </w:rPr>
              <w:t>Indicateur personnalisé :</w:t>
            </w:r>
          </w:p>
        </w:tc>
        <w:tc>
          <w:tcPr>
            <w:tcW w:w="1018" w:type="pct"/>
          </w:tcPr>
          <w:p w14:paraId="44F07143" w14:textId="77777777" w:rsidR="004F4609" w:rsidRPr="00196692" w:rsidRDefault="004F4609" w:rsidP="008A0D62">
            <w:pPr>
              <w:pStyle w:val="Albiomatextecourant"/>
              <w:rPr>
                <w:sz w:val="16"/>
                <w:szCs w:val="16"/>
                <w:lang w:eastAsia="fr-FR"/>
              </w:rPr>
            </w:pPr>
          </w:p>
        </w:tc>
        <w:tc>
          <w:tcPr>
            <w:tcW w:w="1131" w:type="pct"/>
          </w:tcPr>
          <w:p w14:paraId="5735F8BF" w14:textId="77777777" w:rsidR="004F4609" w:rsidRPr="00196692" w:rsidRDefault="004F4609" w:rsidP="008A0D62">
            <w:pPr>
              <w:pStyle w:val="Albiomatextecourant"/>
              <w:rPr>
                <w:sz w:val="16"/>
                <w:szCs w:val="16"/>
                <w:lang w:eastAsia="fr-FR"/>
              </w:rPr>
            </w:pPr>
          </w:p>
        </w:tc>
      </w:tr>
      <w:tr w:rsidR="004F4609" w14:paraId="55E8B06C" w14:textId="77777777" w:rsidTr="004F4609">
        <w:trPr>
          <w:trHeight w:val="1584"/>
          <w:jc w:val="center"/>
        </w:trPr>
        <w:tc>
          <w:tcPr>
            <w:tcW w:w="2851" w:type="pct"/>
          </w:tcPr>
          <w:p w14:paraId="7ECA1F3E" w14:textId="77777777" w:rsidR="004F4609" w:rsidRPr="00196692" w:rsidRDefault="004F4609" w:rsidP="008A0D62">
            <w:pPr>
              <w:spacing w:before="0" w:after="160" w:line="278" w:lineRule="auto"/>
              <w:jc w:val="left"/>
              <w:rPr>
                <w:b/>
                <w:bCs/>
                <w:sz w:val="16"/>
                <w:szCs w:val="16"/>
              </w:rPr>
            </w:pPr>
            <w:r>
              <w:rPr>
                <w:b/>
                <w:bCs/>
                <w:sz w:val="16"/>
                <w:szCs w:val="16"/>
              </w:rPr>
              <w:t>Indicateur personnalisé :</w:t>
            </w:r>
          </w:p>
        </w:tc>
        <w:tc>
          <w:tcPr>
            <w:tcW w:w="1018" w:type="pct"/>
          </w:tcPr>
          <w:p w14:paraId="2B1D826A" w14:textId="77777777" w:rsidR="004F4609" w:rsidRPr="00196692" w:rsidRDefault="004F4609" w:rsidP="008A0D62">
            <w:pPr>
              <w:pStyle w:val="Albiomatextecourant"/>
              <w:rPr>
                <w:sz w:val="16"/>
                <w:szCs w:val="16"/>
                <w:lang w:eastAsia="fr-FR"/>
              </w:rPr>
            </w:pPr>
          </w:p>
        </w:tc>
        <w:tc>
          <w:tcPr>
            <w:tcW w:w="1131" w:type="pct"/>
          </w:tcPr>
          <w:p w14:paraId="2620DDC6" w14:textId="77777777" w:rsidR="004F4609" w:rsidRPr="00196692" w:rsidRDefault="004F4609" w:rsidP="008A0D62">
            <w:pPr>
              <w:pStyle w:val="Albiomatextecourant"/>
              <w:rPr>
                <w:sz w:val="16"/>
                <w:szCs w:val="16"/>
                <w:lang w:eastAsia="fr-FR"/>
              </w:rPr>
            </w:pPr>
          </w:p>
        </w:tc>
      </w:tr>
      <w:tr w:rsidR="004F4609" w14:paraId="2541A817" w14:textId="77777777" w:rsidTr="004F4609">
        <w:trPr>
          <w:trHeight w:val="1584"/>
          <w:jc w:val="center"/>
        </w:trPr>
        <w:tc>
          <w:tcPr>
            <w:tcW w:w="2851" w:type="pct"/>
          </w:tcPr>
          <w:p w14:paraId="5AC5019D" w14:textId="77777777" w:rsidR="004F4609" w:rsidRPr="00196692" w:rsidRDefault="004F4609" w:rsidP="008A0D62">
            <w:pPr>
              <w:spacing w:before="0" w:after="160" w:line="278" w:lineRule="auto"/>
              <w:jc w:val="left"/>
              <w:rPr>
                <w:b/>
                <w:bCs/>
                <w:sz w:val="16"/>
                <w:szCs w:val="16"/>
              </w:rPr>
            </w:pPr>
            <w:r>
              <w:rPr>
                <w:b/>
                <w:bCs/>
                <w:sz w:val="16"/>
                <w:szCs w:val="16"/>
              </w:rPr>
              <w:t>Indicateur personnalisé :</w:t>
            </w:r>
          </w:p>
        </w:tc>
        <w:tc>
          <w:tcPr>
            <w:tcW w:w="1018" w:type="pct"/>
          </w:tcPr>
          <w:p w14:paraId="52DBD0D5" w14:textId="77777777" w:rsidR="004F4609" w:rsidRPr="00196692" w:rsidRDefault="004F4609" w:rsidP="008A0D62">
            <w:pPr>
              <w:pStyle w:val="Albiomatextecourant"/>
              <w:rPr>
                <w:sz w:val="16"/>
                <w:szCs w:val="16"/>
                <w:lang w:eastAsia="fr-FR"/>
              </w:rPr>
            </w:pPr>
          </w:p>
        </w:tc>
        <w:tc>
          <w:tcPr>
            <w:tcW w:w="1131" w:type="pct"/>
          </w:tcPr>
          <w:p w14:paraId="55E74B54" w14:textId="77777777" w:rsidR="004F4609" w:rsidRPr="00196692" w:rsidRDefault="004F4609" w:rsidP="008A0D62">
            <w:pPr>
              <w:pStyle w:val="Albiomatextecourant"/>
              <w:rPr>
                <w:sz w:val="16"/>
                <w:szCs w:val="16"/>
                <w:lang w:eastAsia="fr-FR"/>
              </w:rPr>
            </w:pPr>
          </w:p>
        </w:tc>
      </w:tr>
      <w:tr w:rsidR="004F4609" w14:paraId="16707A33" w14:textId="77777777" w:rsidTr="004F4609">
        <w:trPr>
          <w:trHeight w:val="1584"/>
          <w:jc w:val="center"/>
        </w:trPr>
        <w:tc>
          <w:tcPr>
            <w:tcW w:w="2851" w:type="pct"/>
          </w:tcPr>
          <w:p w14:paraId="62DA3446" w14:textId="77777777" w:rsidR="004F4609" w:rsidRPr="00196692" w:rsidRDefault="004F4609" w:rsidP="008A0D62">
            <w:pPr>
              <w:spacing w:before="0" w:after="160" w:line="278" w:lineRule="auto"/>
              <w:jc w:val="left"/>
              <w:rPr>
                <w:b/>
                <w:bCs/>
                <w:sz w:val="16"/>
                <w:szCs w:val="16"/>
              </w:rPr>
            </w:pPr>
            <w:r>
              <w:rPr>
                <w:b/>
                <w:bCs/>
                <w:sz w:val="16"/>
                <w:szCs w:val="16"/>
              </w:rPr>
              <w:lastRenderedPageBreak/>
              <w:t>Indicateur personnalisé :</w:t>
            </w:r>
          </w:p>
        </w:tc>
        <w:tc>
          <w:tcPr>
            <w:tcW w:w="1018" w:type="pct"/>
          </w:tcPr>
          <w:p w14:paraId="68144AED" w14:textId="77777777" w:rsidR="004F4609" w:rsidRPr="00196692" w:rsidRDefault="004F4609" w:rsidP="008A0D62">
            <w:pPr>
              <w:pStyle w:val="Albiomatextecourant"/>
              <w:rPr>
                <w:sz w:val="16"/>
                <w:szCs w:val="16"/>
                <w:lang w:eastAsia="fr-FR"/>
              </w:rPr>
            </w:pPr>
          </w:p>
        </w:tc>
        <w:tc>
          <w:tcPr>
            <w:tcW w:w="1131" w:type="pct"/>
          </w:tcPr>
          <w:p w14:paraId="6D8B5CB5" w14:textId="77777777" w:rsidR="004F4609" w:rsidRPr="00196692" w:rsidRDefault="004F4609" w:rsidP="008A0D62">
            <w:pPr>
              <w:pStyle w:val="Albiomatextecourant"/>
              <w:rPr>
                <w:sz w:val="16"/>
                <w:szCs w:val="16"/>
                <w:lang w:eastAsia="fr-FR"/>
              </w:rPr>
            </w:pPr>
          </w:p>
        </w:tc>
      </w:tr>
      <w:tr w:rsidR="004F4609" w14:paraId="0F5D226A" w14:textId="77777777" w:rsidTr="004F4609">
        <w:trPr>
          <w:trHeight w:val="1584"/>
          <w:jc w:val="center"/>
        </w:trPr>
        <w:tc>
          <w:tcPr>
            <w:tcW w:w="2851" w:type="pct"/>
          </w:tcPr>
          <w:p w14:paraId="740CC679" w14:textId="77777777" w:rsidR="004F4609" w:rsidRPr="00196692" w:rsidRDefault="004F4609" w:rsidP="008A0D62">
            <w:pPr>
              <w:spacing w:before="0" w:after="160" w:line="278" w:lineRule="auto"/>
              <w:jc w:val="left"/>
              <w:rPr>
                <w:b/>
                <w:bCs/>
                <w:sz w:val="16"/>
                <w:szCs w:val="16"/>
              </w:rPr>
            </w:pPr>
            <w:r>
              <w:rPr>
                <w:b/>
                <w:bCs/>
                <w:sz w:val="16"/>
                <w:szCs w:val="16"/>
              </w:rPr>
              <w:t>Indicateur personnalisé :</w:t>
            </w:r>
          </w:p>
        </w:tc>
        <w:tc>
          <w:tcPr>
            <w:tcW w:w="1018" w:type="pct"/>
          </w:tcPr>
          <w:p w14:paraId="292708E5" w14:textId="77777777" w:rsidR="004F4609" w:rsidRPr="00196692" w:rsidRDefault="004F4609" w:rsidP="008A0D62">
            <w:pPr>
              <w:pStyle w:val="Albiomatextecourant"/>
              <w:rPr>
                <w:sz w:val="16"/>
                <w:szCs w:val="16"/>
                <w:lang w:eastAsia="fr-FR"/>
              </w:rPr>
            </w:pPr>
          </w:p>
        </w:tc>
        <w:tc>
          <w:tcPr>
            <w:tcW w:w="1131" w:type="pct"/>
          </w:tcPr>
          <w:p w14:paraId="598CF342" w14:textId="77777777" w:rsidR="004F4609" w:rsidRPr="00196692" w:rsidRDefault="004F4609" w:rsidP="008A0D62">
            <w:pPr>
              <w:pStyle w:val="Albiomatextecourant"/>
              <w:rPr>
                <w:sz w:val="16"/>
                <w:szCs w:val="16"/>
                <w:lang w:eastAsia="fr-FR"/>
              </w:rPr>
            </w:pPr>
          </w:p>
        </w:tc>
      </w:tr>
    </w:tbl>
    <w:p w14:paraId="39C80730" w14:textId="77777777" w:rsidR="004F4609" w:rsidRDefault="004F4609" w:rsidP="001C7788">
      <w:pPr>
        <w:pStyle w:val="Albiomatextecourant"/>
        <w:rPr>
          <w:color w:val="7C9D3E" w:themeColor="background2"/>
          <w:lang w:eastAsia="fr-FR"/>
        </w:rPr>
      </w:pPr>
    </w:p>
    <w:p w14:paraId="212F6B14" w14:textId="77777777" w:rsidR="004F4609" w:rsidRDefault="004F4609" w:rsidP="004F4609">
      <w:pPr>
        <w:pStyle w:val="Albiomatextecourant"/>
        <w:jc w:val="center"/>
        <w:rPr>
          <w:rFonts w:ascii="Georgia" w:hAnsi="Georgia"/>
          <w:b/>
          <w:bCs/>
          <w:color w:val="13467A"/>
          <w:sz w:val="44"/>
          <w:szCs w:val="44"/>
          <w:lang w:eastAsia="fr-FR"/>
        </w:rPr>
      </w:pPr>
    </w:p>
    <w:p w14:paraId="2DB8E733" w14:textId="77777777" w:rsidR="004F4609" w:rsidRDefault="004F4609" w:rsidP="004F4609">
      <w:pPr>
        <w:pStyle w:val="Albiomatextecourant"/>
        <w:jc w:val="center"/>
        <w:rPr>
          <w:rFonts w:ascii="Georgia" w:hAnsi="Georgia"/>
          <w:b/>
          <w:bCs/>
          <w:color w:val="13467A"/>
          <w:sz w:val="44"/>
          <w:szCs w:val="44"/>
          <w:lang w:eastAsia="fr-FR"/>
        </w:rPr>
      </w:pPr>
    </w:p>
    <w:p w14:paraId="3C470059" w14:textId="77777777" w:rsidR="004F4609" w:rsidRDefault="004F4609" w:rsidP="004F4609">
      <w:pPr>
        <w:pStyle w:val="Albiomatextecourant"/>
        <w:jc w:val="center"/>
        <w:rPr>
          <w:rFonts w:ascii="Georgia" w:hAnsi="Georgia"/>
          <w:b/>
          <w:bCs/>
          <w:color w:val="13467A"/>
          <w:sz w:val="44"/>
          <w:szCs w:val="44"/>
          <w:lang w:eastAsia="fr-FR"/>
        </w:rPr>
      </w:pPr>
    </w:p>
    <w:p w14:paraId="16A96BD2" w14:textId="77777777" w:rsidR="004F4609" w:rsidRDefault="004F4609" w:rsidP="004F4609">
      <w:pPr>
        <w:pStyle w:val="Albiomatextecourant"/>
        <w:jc w:val="center"/>
        <w:rPr>
          <w:rFonts w:ascii="Georgia" w:hAnsi="Georgia"/>
          <w:b/>
          <w:bCs/>
          <w:color w:val="13467A"/>
          <w:sz w:val="44"/>
          <w:szCs w:val="44"/>
          <w:lang w:eastAsia="fr-FR"/>
        </w:rPr>
      </w:pPr>
    </w:p>
    <w:p w14:paraId="3F731228" w14:textId="77777777" w:rsidR="004F4609" w:rsidRDefault="004F4609" w:rsidP="004F4609">
      <w:pPr>
        <w:pStyle w:val="Albiomatextecourant"/>
        <w:jc w:val="center"/>
        <w:rPr>
          <w:rFonts w:ascii="Georgia" w:hAnsi="Georgia"/>
          <w:b/>
          <w:bCs/>
          <w:color w:val="13467A"/>
          <w:sz w:val="44"/>
          <w:szCs w:val="44"/>
          <w:lang w:eastAsia="fr-FR"/>
        </w:rPr>
      </w:pPr>
    </w:p>
    <w:p w14:paraId="6F92B499" w14:textId="77777777" w:rsidR="004F4609" w:rsidRDefault="004F4609" w:rsidP="004F4609">
      <w:pPr>
        <w:pStyle w:val="Albiomatextecourant"/>
        <w:jc w:val="center"/>
        <w:rPr>
          <w:rFonts w:ascii="Georgia" w:hAnsi="Georgia"/>
          <w:b/>
          <w:bCs/>
          <w:color w:val="13467A"/>
          <w:sz w:val="44"/>
          <w:szCs w:val="44"/>
          <w:lang w:eastAsia="fr-FR"/>
        </w:rPr>
      </w:pPr>
    </w:p>
    <w:p w14:paraId="7D744C10" w14:textId="77777777" w:rsidR="004F4609" w:rsidRDefault="004F4609" w:rsidP="004F4609">
      <w:pPr>
        <w:pStyle w:val="Albiomatextecourant"/>
        <w:jc w:val="center"/>
        <w:rPr>
          <w:rFonts w:ascii="Georgia" w:hAnsi="Georgia"/>
          <w:b/>
          <w:bCs/>
          <w:color w:val="13467A"/>
          <w:sz w:val="44"/>
          <w:szCs w:val="44"/>
          <w:lang w:eastAsia="fr-FR"/>
        </w:rPr>
      </w:pPr>
    </w:p>
    <w:p w14:paraId="47101DD3" w14:textId="77777777" w:rsidR="004F4609" w:rsidRDefault="004F4609" w:rsidP="004F4609">
      <w:pPr>
        <w:pStyle w:val="Albiomatextecourant"/>
        <w:jc w:val="center"/>
        <w:rPr>
          <w:rFonts w:ascii="Georgia" w:hAnsi="Georgia"/>
          <w:b/>
          <w:bCs/>
          <w:color w:val="13467A"/>
          <w:sz w:val="44"/>
          <w:szCs w:val="44"/>
          <w:lang w:eastAsia="fr-FR"/>
        </w:rPr>
      </w:pPr>
    </w:p>
    <w:p w14:paraId="6B126ED1" w14:textId="77777777" w:rsidR="004F4609" w:rsidRDefault="004F4609" w:rsidP="004F4609">
      <w:pPr>
        <w:pStyle w:val="Albiomatextecourant"/>
        <w:jc w:val="center"/>
        <w:rPr>
          <w:rFonts w:ascii="Georgia" w:hAnsi="Georgia"/>
          <w:b/>
          <w:bCs/>
          <w:color w:val="13467A"/>
          <w:sz w:val="44"/>
          <w:szCs w:val="44"/>
          <w:lang w:eastAsia="fr-FR"/>
        </w:rPr>
      </w:pPr>
    </w:p>
    <w:p w14:paraId="7078A0E5" w14:textId="5F554F6E" w:rsidR="004F4609" w:rsidRPr="004F4609" w:rsidRDefault="004F4609" w:rsidP="004F4609">
      <w:pPr>
        <w:pStyle w:val="Albiomatextecourant"/>
        <w:jc w:val="center"/>
        <w:rPr>
          <w:color w:val="13467A"/>
          <w:lang w:eastAsia="fr-FR"/>
        </w:rPr>
      </w:pPr>
      <w:r w:rsidRPr="004F4609">
        <w:rPr>
          <w:rFonts w:ascii="Georgia" w:hAnsi="Georgia"/>
          <w:b/>
          <w:bCs/>
          <w:color w:val="13467A"/>
          <w:sz w:val="44"/>
          <w:szCs w:val="44"/>
          <w:lang w:eastAsia="fr-FR"/>
        </w:rPr>
        <w:lastRenderedPageBreak/>
        <w:t xml:space="preserve">Thématique </w:t>
      </w:r>
      <w:r w:rsidR="00A9443D">
        <w:rPr>
          <w:rFonts w:ascii="Georgia" w:hAnsi="Georgia"/>
          <w:b/>
          <w:bCs/>
          <w:color w:val="13467A"/>
          <w:sz w:val="44"/>
          <w:szCs w:val="44"/>
          <w:lang w:eastAsia="fr-FR"/>
        </w:rPr>
        <w:t>Insertion Professionnelle</w:t>
      </w:r>
    </w:p>
    <w:p w14:paraId="5BEBA61E" w14:textId="77777777" w:rsidR="004F4609" w:rsidRDefault="004F4609" w:rsidP="001C7788">
      <w:pPr>
        <w:pStyle w:val="Albiomatextecourant"/>
        <w:rPr>
          <w:color w:val="13467A"/>
          <w:lang w:eastAsia="fr-FR"/>
        </w:rPr>
      </w:pPr>
    </w:p>
    <w:p w14:paraId="63D23C3E" w14:textId="482C05E9" w:rsidR="001C7788" w:rsidRPr="004F4609" w:rsidRDefault="004F4609" w:rsidP="001C7788">
      <w:pPr>
        <w:pStyle w:val="Albiomatextecourant"/>
        <w:rPr>
          <w:color w:val="13467A"/>
          <w:lang w:eastAsia="fr-FR"/>
        </w:rPr>
      </w:pPr>
      <w:r w:rsidRPr="004F4609">
        <w:rPr>
          <w:color w:val="13467A"/>
          <w:lang w:eastAsia="fr-FR"/>
        </w:rPr>
        <w:t>Dans ce tableau, sélectionnez les indicateurs qui correspondent et s’appliquent à votre projet. Vous devez renseigner un maximum d’indicateurs. Pour ceux qui ne sont pas pertinents ou applicables à l’évaluation des impacts de votre projet, vous pouvez indiquer « N.A ».</w:t>
      </w:r>
    </w:p>
    <w:tbl>
      <w:tblPr>
        <w:tblStyle w:val="Grilledutableau"/>
        <w:tblW w:w="4364" w:type="pct"/>
        <w:jc w:val="center"/>
        <w:tblBorders>
          <w:top w:val="single" w:sz="12" w:space="0" w:color="13467A"/>
          <w:left w:val="single" w:sz="12" w:space="0" w:color="13467A"/>
          <w:bottom w:val="single" w:sz="12" w:space="0" w:color="13467A"/>
          <w:right w:val="single" w:sz="12" w:space="0" w:color="13467A"/>
          <w:insideH w:val="single" w:sz="12" w:space="0" w:color="13467A"/>
          <w:insideV w:val="single" w:sz="12" w:space="0" w:color="13467A"/>
        </w:tblBorders>
        <w:tblLook w:val="04A0" w:firstRow="1" w:lastRow="0" w:firstColumn="1" w:lastColumn="0" w:noHBand="0" w:noVBand="1"/>
      </w:tblPr>
      <w:tblGrid>
        <w:gridCol w:w="9004"/>
        <w:gridCol w:w="3193"/>
      </w:tblGrid>
      <w:tr w:rsidR="00385495" w14:paraId="71945D88" w14:textId="77777777" w:rsidTr="004F4609">
        <w:trPr>
          <w:trHeight w:val="640"/>
          <w:jc w:val="center"/>
        </w:trPr>
        <w:tc>
          <w:tcPr>
            <w:tcW w:w="3691" w:type="pct"/>
          </w:tcPr>
          <w:p w14:paraId="5487E719" w14:textId="5BA68792" w:rsidR="00385495" w:rsidRPr="004C166C" w:rsidRDefault="00385495" w:rsidP="004C166C">
            <w:pPr>
              <w:pStyle w:val="Albiomatextecourant"/>
              <w:jc w:val="center"/>
              <w:rPr>
                <w:b/>
                <w:bCs/>
                <w:sz w:val="24"/>
                <w:szCs w:val="28"/>
                <w:lang w:eastAsia="fr-FR"/>
              </w:rPr>
            </w:pPr>
            <w:bookmarkStart w:id="10" w:name="_Hlk195197877"/>
            <w:r>
              <w:rPr>
                <w:b/>
                <w:bCs/>
                <w:sz w:val="24"/>
                <w:szCs w:val="28"/>
                <w:lang w:eastAsia="fr-FR"/>
              </w:rPr>
              <w:t>Indicateur</w:t>
            </w:r>
          </w:p>
        </w:tc>
        <w:tc>
          <w:tcPr>
            <w:tcW w:w="1309" w:type="pct"/>
          </w:tcPr>
          <w:p w14:paraId="76C706B8" w14:textId="51C78764" w:rsidR="00385495" w:rsidRPr="00196692" w:rsidRDefault="00385495" w:rsidP="00334346">
            <w:pPr>
              <w:pStyle w:val="Albiomatextecourant"/>
              <w:jc w:val="center"/>
              <w:rPr>
                <w:b/>
                <w:bCs/>
                <w:sz w:val="24"/>
                <w:szCs w:val="24"/>
                <w:lang w:eastAsia="fr-FR"/>
              </w:rPr>
            </w:pPr>
            <w:r w:rsidRPr="00196692">
              <w:rPr>
                <w:b/>
                <w:bCs/>
                <w:sz w:val="24"/>
                <w:szCs w:val="24"/>
                <w:lang w:eastAsia="fr-FR"/>
              </w:rPr>
              <w:t>Objectif</w:t>
            </w:r>
          </w:p>
        </w:tc>
      </w:tr>
      <w:tr w:rsidR="00385495" w14:paraId="24A1139B" w14:textId="77777777" w:rsidTr="004F4609">
        <w:trPr>
          <w:trHeight w:val="1580"/>
          <w:jc w:val="center"/>
        </w:trPr>
        <w:tc>
          <w:tcPr>
            <w:tcW w:w="3691" w:type="pct"/>
          </w:tcPr>
          <w:p w14:paraId="5999B072" w14:textId="093A61AE" w:rsidR="00385495" w:rsidRPr="00A9443D" w:rsidRDefault="00385495" w:rsidP="00A87A07">
            <w:pPr>
              <w:jc w:val="left"/>
              <w:rPr>
                <w:b/>
                <w:bCs/>
                <w:sz w:val="16"/>
                <w:szCs w:val="16"/>
              </w:rPr>
            </w:pPr>
            <w:r w:rsidRPr="00A9443D">
              <w:rPr>
                <w:b/>
                <w:bCs/>
                <w:sz w:val="16"/>
                <w:szCs w:val="16"/>
              </w:rPr>
              <w:t>Nombre de salariés ayant obtenu une certification ou un titre professionnel</w:t>
            </w:r>
          </w:p>
        </w:tc>
        <w:tc>
          <w:tcPr>
            <w:tcW w:w="1309" w:type="pct"/>
          </w:tcPr>
          <w:p w14:paraId="0730F09C" w14:textId="35331B06" w:rsidR="00385495" w:rsidRPr="00196692" w:rsidRDefault="00385495" w:rsidP="004C166C">
            <w:pPr>
              <w:pStyle w:val="Albiomatextecourant"/>
              <w:rPr>
                <w:sz w:val="16"/>
                <w:szCs w:val="16"/>
                <w:lang w:eastAsia="fr-FR"/>
              </w:rPr>
            </w:pPr>
            <w:r w:rsidRPr="004F4609">
              <w:rPr>
                <w:i/>
                <w:iCs/>
                <w:color w:val="13467A"/>
                <w:sz w:val="16"/>
                <w:szCs w:val="16"/>
                <w:lang w:eastAsia="fr-FR"/>
              </w:rPr>
              <w:t>Objectif du projet sur cet indicateur</w:t>
            </w:r>
          </w:p>
        </w:tc>
      </w:tr>
      <w:tr w:rsidR="00385495" w14:paraId="18057AB0" w14:textId="77777777" w:rsidTr="004F4609">
        <w:trPr>
          <w:trHeight w:val="1586"/>
          <w:jc w:val="center"/>
        </w:trPr>
        <w:tc>
          <w:tcPr>
            <w:tcW w:w="3691" w:type="pct"/>
          </w:tcPr>
          <w:p w14:paraId="5279D5E8" w14:textId="54C5A5DB" w:rsidR="00385495" w:rsidRPr="00A9443D" w:rsidRDefault="00385495" w:rsidP="00A87A07">
            <w:pPr>
              <w:spacing w:before="0" w:after="160" w:line="278" w:lineRule="auto"/>
              <w:jc w:val="left"/>
              <w:rPr>
                <w:b/>
                <w:bCs/>
                <w:sz w:val="16"/>
                <w:szCs w:val="16"/>
              </w:rPr>
            </w:pPr>
            <w:r w:rsidRPr="00A9443D">
              <w:rPr>
                <w:b/>
                <w:bCs/>
                <w:sz w:val="16"/>
                <w:szCs w:val="16"/>
              </w:rPr>
              <w:t xml:space="preserve">Taux de salariés ayant élaboré ou mis à jour un CV / lettre de motivation </w:t>
            </w:r>
            <w:r w:rsidRPr="00A9443D">
              <w:rPr>
                <w:sz w:val="16"/>
                <w:szCs w:val="16"/>
              </w:rPr>
              <w:t>(en%</w:t>
            </w:r>
            <w:r w:rsidR="005E1645">
              <w:rPr>
                <w:sz w:val="16"/>
                <w:szCs w:val="16"/>
              </w:rPr>
              <w:t xml:space="preserve"> et en valeur absolue)</w:t>
            </w:r>
          </w:p>
        </w:tc>
        <w:tc>
          <w:tcPr>
            <w:tcW w:w="1309" w:type="pct"/>
          </w:tcPr>
          <w:p w14:paraId="2EAC380D" w14:textId="77777777" w:rsidR="00385495" w:rsidRPr="00196692" w:rsidRDefault="00385495" w:rsidP="004C166C">
            <w:pPr>
              <w:pStyle w:val="Albiomatextecourant"/>
              <w:rPr>
                <w:sz w:val="16"/>
                <w:szCs w:val="16"/>
                <w:lang w:eastAsia="fr-FR"/>
              </w:rPr>
            </w:pPr>
          </w:p>
        </w:tc>
      </w:tr>
      <w:tr w:rsidR="00385495" w14:paraId="53527329" w14:textId="77777777" w:rsidTr="004F4609">
        <w:trPr>
          <w:trHeight w:val="1578"/>
          <w:jc w:val="center"/>
        </w:trPr>
        <w:tc>
          <w:tcPr>
            <w:tcW w:w="3691" w:type="pct"/>
          </w:tcPr>
          <w:p w14:paraId="25406231" w14:textId="5D1EFB82" w:rsidR="00385495" w:rsidRPr="00A9443D" w:rsidRDefault="00385495" w:rsidP="00A87A07">
            <w:pPr>
              <w:spacing w:before="0" w:after="160" w:line="278" w:lineRule="auto"/>
              <w:jc w:val="left"/>
              <w:rPr>
                <w:b/>
                <w:bCs/>
                <w:sz w:val="16"/>
                <w:szCs w:val="16"/>
              </w:rPr>
            </w:pPr>
            <w:r w:rsidRPr="00A9443D">
              <w:rPr>
                <w:b/>
                <w:bCs/>
                <w:sz w:val="16"/>
                <w:szCs w:val="16"/>
              </w:rPr>
              <w:t xml:space="preserve">Taux de salariés ayant réalisé une immersion en entreprise </w:t>
            </w:r>
            <w:r w:rsidRPr="00A9443D">
              <w:rPr>
                <w:sz w:val="16"/>
                <w:szCs w:val="16"/>
              </w:rPr>
              <w:t>(PMSMP) (en%</w:t>
            </w:r>
            <w:r w:rsidR="005E1645">
              <w:rPr>
                <w:sz w:val="16"/>
                <w:szCs w:val="16"/>
              </w:rPr>
              <w:t xml:space="preserve"> </w:t>
            </w:r>
            <w:r w:rsidR="005E1645">
              <w:rPr>
                <w:sz w:val="16"/>
                <w:szCs w:val="16"/>
              </w:rPr>
              <w:t>et en valeur absolue</w:t>
            </w:r>
            <w:r w:rsidRPr="00A9443D">
              <w:rPr>
                <w:sz w:val="16"/>
                <w:szCs w:val="16"/>
              </w:rPr>
              <w:t>)</w:t>
            </w:r>
          </w:p>
        </w:tc>
        <w:tc>
          <w:tcPr>
            <w:tcW w:w="1309" w:type="pct"/>
          </w:tcPr>
          <w:p w14:paraId="5685A5CD" w14:textId="77777777" w:rsidR="00385495" w:rsidRPr="00196692" w:rsidRDefault="00385495" w:rsidP="004C166C">
            <w:pPr>
              <w:pStyle w:val="Albiomatextecourant"/>
              <w:rPr>
                <w:sz w:val="16"/>
                <w:szCs w:val="16"/>
                <w:lang w:eastAsia="fr-FR"/>
              </w:rPr>
            </w:pPr>
          </w:p>
        </w:tc>
      </w:tr>
      <w:tr w:rsidR="00385495" w14:paraId="49765107" w14:textId="77777777" w:rsidTr="004F4609">
        <w:trPr>
          <w:trHeight w:val="1584"/>
          <w:jc w:val="center"/>
        </w:trPr>
        <w:tc>
          <w:tcPr>
            <w:tcW w:w="3691" w:type="pct"/>
          </w:tcPr>
          <w:p w14:paraId="1D18C8F5" w14:textId="0813638D" w:rsidR="00385495" w:rsidRPr="00A9443D" w:rsidRDefault="00385495" w:rsidP="00A87A07">
            <w:pPr>
              <w:spacing w:before="0" w:after="160" w:line="278" w:lineRule="auto"/>
              <w:jc w:val="left"/>
              <w:rPr>
                <w:b/>
                <w:bCs/>
                <w:sz w:val="16"/>
                <w:szCs w:val="16"/>
              </w:rPr>
            </w:pPr>
            <w:r w:rsidRPr="00A9443D">
              <w:rPr>
                <w:b/>
                <w:bCs/>
                <w:sz w:val="16"/>
                <w:szCs w:val="16"/>
              </w:rPr>
              <w:t xml:space="preserve">Taux ayant participé à une simulation d’entretien </w:t>
            </w:r>
            <w:r w:rsidRPr="00A9443D">
              <w:rPr>
                <w:sz w:val="16"/>
                <w:szCs w:val="16"/>
              </w:rPr>
              <w:t>(en%</w:t>
            </w:r>
            <w:r w:rsidR="005E1645">
              <w:rPr>
                <w:sz w:val="16"/>
                <w:szCs w:val="16"/>
              </w:rPr>
              <w:t xml:space="preserve"> </w:t>
            </w:r>
            <w:r w:rsidR="005E1645">
              <w:rPr>
                <w:sz w:val="16"/>
                <w:szCs w:val="16"/>
              </w:rPr>
              <w:t>et en valeur absolue</w:t>
            </w:r>
            <w:r w:rsidRPr="00A9443D">
              <w:rPr>
                <w:sz w:val="16"/>
                <w:szCs w:val="16"/>
              </w:rPr>
              <w:t>)</w:t>
            </w:r>
          </w:p>
        </w:tc>
        <w:tc>
          <w:tcPr>
            <w:tcW w:w="1309" w:type="pct"/>
          </w:tcPr>
          <w:p w14:paraId="315B62C8" w14:textId="77777777" w:rsidR="00385495" w:rsidRPr="00196692" w:rsidRDefault="00385495" w:rsidP="004C166C">
            <w:pPr>
              <w:pStyle w:val="Albiomatextecourant"/>
              <w:rPr>
                <w:sz w:val="16"/>
                <w:szCs w:val="16"/>
                <w:lang w:eastAsia="fr-FR"/>
              </w:rPr>
            </w:pPr>
          </w:p>
        </w:tc>
      </w:tr>
      <w:tr w:rsidR="00385495" w14:paraId="0765E222" w14:textId="77777777" w:rsidTr="004F4609">
        <w:trPr>
          <w:trHeight w:val="1584"/>
          <w:jc w:val="center"/>
        </w:trPr>
        <w:tc>
          <w:tcPr>
            <w:tcW w:w="3691" w:type="pct"/>
          </w:tcPr>
          <w:p w14:paraId="3C41C380" w14:textId="03474087" w:rsidR="00385495" w:rsidRPr="00A9443D" w:rsidRDefault="00385495" w:rsidP="00A87A07">
            <w:pPr>
              <w:spacing w:before="0" w:after="160" w:line="278" w:lineRule="auto"/>
              <w:jc w:val="left"/>
              <w:rPr>
                <w:b/>
                <w:bCs/>
                <w:sz w:val="16"/>
                <w:szCs w:val="16"/>
              </w:rPr>
            </w:pPr>
            <w:r w:rsidRPr="00A9443D">
              <w:rPr>
                <w:b/>
                <w:bCs/>
                <w:sz w:val="16"/>
                <w:szCs w:val="16"/>
              </w:rPr>
              <w:lastRenderedPageBreak/>
              <w:t xml:space="preserve">Taux de salariés ayant signé un contrat de travail ou une formation à la sortie </w:t>
            </w:r>
            <w:r w:rsidRPr="00A9443D">
              <w:rPr>
                <w:sz w:val="16"/>
                <w:szCs w:val="16"/>
              </w:rPr>
              <w:t>(en%</w:t>
            </w:r>
            <w:r w:rsidR="005E1645">
              <w:rPr>
                <w:sz w:val="16"/>
                <w:szCs w:val="16"/>
              </w:rPr>
              <w:t xml:space="preserve"> </w:t>
            </w:r>
            <w:r w:rsidR="005E1645">
              <w:rPr>
                <w:sz w:val="16"/>
                <w:szCs w:val="16"/>
              </w:rPr>
              <w:t>et en valeur absolue</w:t>
            </w:r>
            <w:r w:rsidRPr="00A9443D">
              <w:rPr>
                <w:sz w:val="16"/>
                <w:szCs w:val="16"/>
              </w:rPr>
              <w:t>)</w:t>
            </w:r>
          </w:p>
        </w:tc>
        <w:tc>
          <w:tcPr>
            <w:tcW w:w="1309" w:type="pct"/>
          </w:tcPr>
          <w:p w14:paraId="0EBCD2D8" w14:textId="77777777" w:rsidR="00385495" w:rsidRPr="00196692" w:rsidRDefault="00385495" w:rsidP="00975B9E">
            <w:pPr>
              <w:pStyle w:val="Albiomatextecourant"/>
              <w:rPr>
                <w:sz w:val="16"/>
                <w:szCs w:val="16"/>
                <w:lang w:eastAsia="fr-FR"/>
              </w:rPr>
            </w:pPr>
          </w:p>
        </w:tc>
      </w:tr>
      <w:tr w:rsidR="00385495" w14:paraId="4A224152" w14:textId="77777777" w:rsidTr="004F4609">
        <w:trPr>
          <w:trHeight w:val="1584"/>
          <w:jc w:val="center"/>
        </w:trPr>
        <w:tc>
          <w:tcPr>
            <w:tcW w:w="3691" w:type="pct"/>
            <w:vAlign w:val="center"/>
          </w:tcPr>
          <w:p w14:paraId="35C39490" w14:textId="454F04FE" w:rsidR="00385495" w:rsidRPr="00A9443D" w:rsidRDefault="00385495" w:rsidP="00A87A07">
            <w:pPr>
              <w:spacing w:before="0" w:after="160" w:line="278" w:lineRule="auto"/>
              <w:jc w:val="left"/>
              <w:rPr>
                <w:b/>
                <w:bCs/>
                <w:sz w:val="16"/>
                <w:szCs w:val="16"/>
              </w:rPr>
            </w:pPr>
            <w:r w:rsidRPr="00A9443D">
              <w:rPr>
                <w:b/>
                <w:bCs/>
                <w:sz w:val="16"/>
                <w:szCs w:val="16"/>
              </w:rPr>
              <w:t xml:space="preserve">Taux de sorties dites "dynamiques" </w:t>
            </w:r>
            <w:r w:rsidRPr="00A9443D">
              <w:rPr>
                <w:sz w:val="16"/>
                <w:szCs w:val="16"/>
              </w:rPr>
              <w:t>(autre structure d’insertion) (en%</w:t>
            </w:r>
            <w:r w:rsidR="005E1645">
              <w:rPr>
                <w:sz w:val="16"/>
                <w:szCs w:val="16"/>
              </w:rPr>
              <w:t xml:space="preserve"> </w:t>
            </w:r>
            <w:r w:rsidR="005E1645">
              <w:rPr>
                <w:sz w:val="16"/>
                <w:szCs w:val="16"/>
              </w:rPr>
              <w:t>et en valeur absolue</w:t>
            </w:r>
            <w:r w:rsidRPr="00A9443D">
              <w:rPr>
                <w:sz w:val="16"/>
                <w:szCs w:val="16"/>
              </w:rPr>
              <w:t>)</w:t>
            </w:r>
          </w:p>
        </w:tc>
        <w:tc>
          <w:tcPr>
            <w:tcW w:w="1309" w:type="pct"/>
          </w:tcPr>
          <w:p w14:paraId="157784FD" w14:textId="77777777" w:rsidR="00385495" w:rsidRPr="00196692" w:rsidRDefault="00385495" w:rsidP="00046888">
            <w:pPr>
              <w:pStyle w:val="Albiomatextecourant"/>
              <w:rPr>
                <w:sz w:val="16"/>
                <w:szCs w:val="16"/>
                <w:lang w:eastAsia="fr-FR"/>
              </w:rPr>
            </w:pPr>
          </w:p>
        </w:tc>
      </w:tr>
      <w:tr w:rsidR="00385495" w14:paraId="5C949662" w14:textId="77777777" w:rsidTr="004F4609">
        <w:trPr>
          <w:trHeight w:val="1584"/>
          <w:jc w:val="center"/>
        </w:trPr>
        <w:tc>
          <w:tcPr>
            <w:tcW w:w="3691" w:type="pct"/>
          </w:tcPr>
          <w:p w14:paraId="6CD776B5" w14:textId="48922CF9" w:rsidR="00385495" w:rsidRPr="00A9443D" w:rsidRDefault="00385495" w:rsidP="00A87A07">
            <w:pPr>
              <w:spacing w:before="0" w:after="160" w:line="278" w:lineRule="auto"/>
              <w:jc w:val="left"/>
              <w:rPr>
                <w:b/>
                <w:bCs/>
                <w:sz w:val="16"/>
                <w:szCs w:val="16"/>
              </w:rPr>
            </w:pPr>
            <w:r w:rsidRPr="00A9443D">
              <w:rPr>
                <w:b/>
                <w:bCs/>
                <w:sz w:val="16"/>
                <w:szCs w:val="16"/>
              </w:rPr>
              <w:t xml:space="preserve">Taux de salariés ayant levé un frein majeur à l’insertion </w:t>
            </w:r>
            <w:r w:rsidRPr="00A9443D">
              <w:rPr>
                <w:sz w:val="16"/>
                <w:szCs w:val="16"/>
              </w:rPr>
              <w:t>(mobilité, logement…) (en%</w:t>
            </w:r>
            <w:r w:rsidR="005E1645">
              <w:rPr>
                <w:sz w:val="16"/>
                <w:szCs w:val="16"/>
              </w:rPr>
              <w:t xml:space="preserve"> </w:t>
            </w:r>
            <w:r w:rsidR="005E1645">
              <w:rPr>
                <w:sz w:val="16"/>
                <w:szCs w:val="16"/>
              </w:rPr>
              <w:t>et en valeur absolue</w:t>
            </w:r>
            <w:r w:rsidRPr="00A9443D">
              <w:rPr>
                <w:sz w:val="16"/>
                <w:szCs w:val="16"/>
              </w:rPr>
              <w:t>)</w:t>
            </w:r>
          </w:p>
        </w:tc>
        <w:tc>
          <w:tcPr>
            <w:tcW w:w="1309" w:type="pct"/>
          </w:tcPr>
          <w:p w14:paraId="7C63CBDF" w14:textId="77777777" w:rsidR="00385495" w:rsidRPr="00196692" w:rsidRDefault="00385495" w:rsidP="00046888">
            <w:pPr>
              <w:pStyle w:val="Albiomatextecourant"/>
              <w:rPr>
                <w:sz w:val="16"/>
                <w:szCs w:val="16"/>
                <w:lang w:eastAsia="fr-FR"/>
              </w:rPr>
            </w:pPr>
          </w:p>
        </w:tc>
      </w:tr>
      <w:tr w:rsidR="00385495" w14:paraId="7FBB56B7" w14:textId="77777777" w:rsidTr="004F4609">
        <w:trPr>
          <w:trHeight w:val="1584"/>
          <w:jc w:val="center"/>
        </w:trPr>
        <w:tc>
          <w:tcPr>
            <w:tcW w:w="3691" w:type="pct"/>
          </w:tcPr>
          <w:p w14:paraId="16800B76" w14:textId="5E55A4D6" w:rsidR="00385495" w:rsidRPr="00A9443D" w:rsidRDefault="00385495" w:rsidP="00A87A07">
            <w:pPr>
              <w:spacing w:before="0" w:after="160" w:line="278" w:lineRule="auto"/>
              <w:jc w:val="left"/>
              <w:rPr>
                <w:b/>
                <w:bCs/>
                <w:sz w:val="16"/>
                <w:szCs w:val="16"/>
              </w:rPr>
            </w:pPr>
            <w:r w:rsidRPr="00A9443D">
              <w:rPr>
                <w:b/>
                <w:bCs/>
                <w:sz w:val="16"/>
                <w:szCs w:val="16"/>
              </w:rPr>
              <w:t>Nombre moyen de rendez-vous d’accompagnement réalisés par mois</w:t>
            </w:r>
          </w:p>
          <w:p w14:paraId="1DA859DC" w14:textId="7DB98C75" w:rsidR="00385495" w:rsidRPr="00A9443D" w:rsidRDefault="00385495" w:rsidP="00A87A07">
            <w:pPr>
              <w:jc w:val="left"/>
              <w:rPr>
                <w:b/>
                <w:bCs/>
                <w:sz w:val="16"/>
                <w:szCs w:val="16"/>
              </w:rPr>
            </w:pPr>
          </w:p>
        </w:tc>
        <w:tc>
          <w:tcPr>
            <w:tcW w:w="1309" w:type="pct"/>
          </w:tcPr>
          <w:p w14:paraId="3C347803" w14:textId="77777777" w:rsidR="00385495" w:rsidRPr="00196692" w:rsidRDefault="00385495" w:rsidP="00046888">
            <w:pPr>
              <w:pStyle w:val="Albiomatextecourant"/>
              <w:rPr>
                <w:sz w:val="16"/>
                <w:szCs w:val="16"/>
                <w:lang w:eastAsia="fr-FR"/>
              </w:rPr>
            </w:pPr>
          </w:p>
        </w:tc>
      </w:tr>
      <w:tr w:rsidR="00385495" w14:paraId="77B5823B" w14:textId="77777777" w:rsidTr="004F4609">
        <w:trPr>
          <w:trHeight w:val="1584"/>
          <w:jc w:val="center"/>
        </w:trPr>
        <w:tc>
          <w:tcPr>
            <w:tcW w:w="3691" w:type="pct"/>
          </w:tcPr>
          <w:p w14:paraId="6F49E393" w14:textId="6C745AA3" w:rsidR="00385495" w:rsidRPr="00A9443D" w:rsidRDefault="00385495" w:rsidP="00A87A07">
            <w:pPr>
              <w:spacing w:before="0" w:after="160" w:line="278" w:lineRule="auto"/>
              <w:jc w:val="left"/>
              <w:rPr>
                <w:b/>
                <w:bCs/>
                <w:sz w:val="16"/>
                <w:szCs w:val="16"/>
              </w:rPr>
            </w:pPr>
            <w:r w:rsidRPr="00A9443D">
              <w:rPr>
                <w:b/>
                <w:bCs/>
                <w:sz w:val="16"/>
                <w:szCs w:val="16"/>
              </w:rPr>
              <w:t xml:space="preserve">Taux de présence aux rendez-vous d’accompagnement </w:t>
            </w:r>
            <w:r w:rsidRPr="00A9443D">
              <w:rPr>
                <w:sz w:val="16"/>
                <w:szCs w:val="16"/>
              </w:rPr>
              <w:t>(en%)</w:t>
            </w:r>
          </w:p>
        </w:tc>
        <w:tc>
          <w:tcPr>
            <w:tcW w:w="1309" w:type="pct"/>
          </w:tcPr>
          <w:p w14:paraId="70B35DD2" w14:textId="77777777" w:rsidR="00385495" w:rsidRPr="00196692" w:rsidRDefault="00385495" w:rsidP="00046888">
            <w:pPr>
              <w:pStyle w:val="Albiomatextecourant"/>
              <w:rPr>
                <w:sz w:val="16"/>
                <w:szCs w:val="16"/>
                <w:lang w:eastAsia="fr-FR"/>
              </w:rPr>
            </w:pPr>
          </w:p>
        </w:tc>
      </w:tr>
      <w:tr w:rsidR="00385495" w14:paraId="3F40FB3F" w14:textId="77777777" w:rsidTr="004F4609">
        <w:trPr>
          <w:trHeight w:val="1584"/>
          <w:jc w:val="center"/>
        </w:trPr>
        <w:tc>
          <w:tcPr>
            <w:tcW w:w="3691" w:type="pct"/>
          </w:tcPr>
          <w:p w14:paraId="637726A0" w14:textId="394E6204" w:rsidR="00385495" w:rsidRPr="00A9443D" w:rsidRDefault="00385495" w:rsidP="00A87A07">
            <w:pPr>
              <w:spacing w:before="0" w:after="160" w:line="278" w:lineRule="auto"/>
              <w:jc w:val="left"/>
              <w:rPr>
                <w:b/>
                <w:bCs/>
                <w:sz w:val="16"/>
                <w:szCs w:val="16"/>
              </w:rPr>
            </w:pPr>
            <w:r w:rsidRPr="00A9443D">
              <w:rPr>
                <w:b/>
                <w:bCs/>
                <w:sz w:val="16"/>
                <w:szCs w:val="16"/>
              </w:rPr>
              <w:lastRenderedPageBreak/>
              <w:t xml:space="preserve">Taux d’assiduité globale </w:t>
            </w:r>
            <w:r w:rsidRPr="00A9443D">
              <w:rPr>
                <w:sz w:val="16"/>
                <w:szCs w:val="16"/>
              </w:rPr>
              <w:t>(en%)</w:t>
            </w:r>
          </w:p>
        </w:tc>
        <w:tc>
          <w:tcPr>
            <w:tcW w:w="1309" w:type="pct"/>
          </w:tcPr>
          <w:p w14:paraId="59A76515" w14:textId="77777777" w:rsidR="00385495" w:rsidRPr="00196692" w:rsidRDefault="00385495" w:rsidP="00046888">
            <w:pPr>
              <w:pStyle w:val="Albiomatextecourant"/>
              <w:rPr>
                <w:sz w:val="16"/>
                <w:szCs w:val="16"/>
                <w:lang w:eastAsia="fr-FR"/>
              </w:rPr>
            </w:pPr>
          </w:p>
        </w:tc>
      </w:tr>
      <w:tr w:rsidR="00385495" w14:paraId="37B5152B" w14:textId="77777777" w:rsidTr="004F4609">
        <w:trPr>
          <w:trHeight w:val="1584"/>
          <w:jc w:val="center"/>
        </w:trPr>
        <w:tc>
          <w:tcPr>
            <w:tcW w:w="3691" w:type="pct"/>
          </w:tcPr>
          <w:p w14:paraId="0FC26CA9" w14:textId="21F8BB24" w:rsidR="00385495" w:rsidRPr="00A9443D" w:rsidRDefault="00385495" w:rsidP="00A87A07">
            <w:pPr>
              <w:spacing w:before="0" w:after="160" w:line="278" w:lineRule="auto"/>
              <w:jc w:val="left"/>
              <w:rPr>
                <w:b/>
                <w:bCs/>
                <w:sz w:val="16"/>
                <w:szCs w:val="16"/>
              </w:rPr>
            </w:pPr>
            <w:r w:rsidRPr="00A9443D">
              <w:rPr>
                <w:b/>
                <w:bCs/>
                <w:sz w:val="16"/>
                <w:szCs w:val="16"/>
              </w:rPr>
              <w:t>Nombre d’heures de travail effectif moyen par personne</w:t>
            </w:r>
          </w:p>
        </w:tc>
        <w:tc>
          <w:tcPr>
            <w:tcW w:w="1309" w:type="pct"/>
          </w:tcPr>
          <w:p w14:paraId="190904E9" w14:textId="77777777" w:rsidR="00385495" w:rsidRPr="00196692" w:rsidRDefault="00385495" w:rsidP="00046888">
            <w:pPr>
              <w:pStyle w:val="Albiomatextecourant"/>
              <w:rPr>
                <w:sz w:val="16"/>
                <w:szCs w:val="16"/>
                <w:lang w:eastAsia="fr-FR"/>
              </w:rPr>
            </w:pPr>
          </w:p>
        </w:tc>
      </w:tr>
      <w:tr w:rsidR="00385495" w14:paraId="49C5F9B4" w14:textId="77777777" w:rsidTr="004F4609">
        <w:trPr>
          <w:trHeight w:val="1584"/>
          <w:jc w:val="center"/>
        </w:trPr>
        <w:tc>
          <w:tcPr>
            <w:tcW w:w="3691" w:type="pct"/>
          </w:tcPr>
          <w:p w14:paraId="110995F1" w14:textId="67EC33AF" w:rsidR="00385495" w:rsidRPr="00A9443D" w:rsidRDefault="00385495" w:rsidP="00A87A07">
            <w:pPr>
              <w:spacing w:before="0" w:after="160" w:line="278" w:lineRule="auto"/>
              <w:jc w:val="left"/>
              <w:rPr>
                <w:b/>
                <w:bCs/>
                <w:sz w:val="16"/>
                <w:szCs w:val="16"/>
              </w:rPr>
            </w:pPr>
            <w:r w:rsidRPr="00A9443D">
              <w:rPr>
                <w:b/>
                <w:bCs/>
                <w:sz w:val="16"/>
                <w:szCs w:val="16"/>
              </w:rPr>
              <w:t xml:space="preserve">Taux de reconduction du contrat d’insertion </w:t>
            </w:r>
            <w:r w:rsidRPr="00A9443D">
              <w:rPr>
                <w:sz w:val="16"/>
                <w:szCs w:val="16"/>
              </w:rPr>
              <w:t>(en%)</w:t>
            </w:r>
          </w:p>
        </w:tc>
        <w:tc>
          <w:tcPr>
            <w:tcW w:w="1309" w:type="pct"/>
          </w:tcPr>
          <w:p w14:paraId="5CFFDE0E" w14:textId="77777777" w:rsidR="00385495" w:rsidRPr="00196692" w:rsidRDefault="00385495" w:rsidP="00046888">
            <w:pPr>
              <w:pStyle w:val="Albiomatextecourant"/>
              <w:rPr>
                <w:sz w:val="16"/>
                <w:szCs w:val="16"/>
                <w:lang w:eastAsia="fr-FR"/>
              </w:rPr>
            </w:pPr>
          </w:p>
        </w:tc>
      </w:tr>
      <w:tr w:rsidR="00385495" w14:paraId="526E60E8" w14:textId="77777777" w:rsidTr="004F4609">
        <w:trPr>
          <w:trHeight w:val="1584"/>
          <w:jc w:val="center"/>
        </w:trPr>
        <w:tc>
          <w:tcPr>
            <w:tcW w:w="3691" w:type="pct"/>
          </w:tcPr>
          <w:p w14:paraId="5AED4952" w14:textId="509F939D" w:rsidR="00385495" w:rsidRPr="00A9443D" w:rsidRDefault="00385495" w:rsidP="00A87A07">
            <w:pPr>
              <w:spacing w:before="0" w:after="160" w:line="278" w:lineRule="auto"/>
              <w:jc w:val="left"/>
              <w:rPr>
                <w:b/>
                <w:bCs/>
                <w:sz w:val="16"/>
                <w:szCs w:val="16"/>
              </w:rPr>
            </w:pPr>
            <w:r w:rsidRPr="00A9443D">
              <w:rPr>
                <w:b/>
                <w:bCs/>
                <w:sz w:val="16"/>
                <w:szCs w:val="16"/>
              </w:rPr>
              <w:t>Nombre de salariés ayant formulé un projet professionnel clair</w:t>
            </w:r>
          </w:p>
        </w:tc>
        <w:tc>
          <w:tcPr>
            <w:tcW w:w="1309" w:type="pct"/>
          </w:tcPr>
          <w:p w14:paraId="3C608F7C" w14:textId="77777777" w:rsidR="00385495" w:rsidRPr="00196692" w:rsidRDefault="00385495" w:rsidP="00046888">
            <w:pPr>
              <w:pStyle w:val="Albiomatextecourant"/>
              <w:rPr>
                <w:sz w:val="16"/>
                <w:szCs w:val="16"/>
                <w:lang w:eastAsia="fr-FR"/>
              </w:rPr>
            </w:pPr>
          </w:p>
        </w:tc>
      </w:tr>
      <w:tr w:rsidR="00385495" w14:paraId="2542ADCB" w14:textId="77777777" w:rsidTr="004F4609">
        <w:trPr>
          <w:trHeight w:val="1584"/>
          <w:jc w:val="center"/>
        </w:trPr>
        <w:tc>
          <w:tcPr>
            <w:tcW w:w="3691" w:type="pct"/>
          </w:tcPr>
          <w:p w14:paraId="141A46CF" w14:textId="76AB7018" w:rsidR="00385495" w:rsidRPr="00A9443D" w:rsidRDefault="00385495" w:rsidP="00A87A07">
            <w:pPr>
              <w:spacing w:before="0" w:after="160" w:line="278" w:lineRule="auto"/>
              <w:jc w:val="left"/>
              <w:rPr>
                <w:b/>
                <w:bCs/>
                <w:sz w:val="16"/>
                <w:szCs w:val="16"/>
              </w:rPr>
            </w:pPr>
            <w:r w:rsidRPr="00A9443D">
              <w:rPr>
                <w:b/>
                <w:bCs/>
                <w:sz w:val="16"/>
                <w:szCs w:val="16"/>
              </w:rPr>
              <w:t>Taux de satisfaction des salariés sur leur parcours</w:t>
            </w:r>
          </w:p>
        </w:tc>
        <w:tc>
          <w:tcPr>
            <w:tcW w:w="1309" w:type="pct"/>
          </w:tcPr>
          <w:p w14:paraId="5FEC896A" w14:textId="77777777" w:rsidR="00385495" w:rsidRPr="00196692" w:rsidRDefault="00385495" w:rsidP="00046888">
            <w:pPr>
              <w:pStyle w:val="Albiomatextecourant"/>
              <w:rPr>
                <w:sz w:val="16"/>
                <w:szCs w:val="16"/>
                <w:lang w:eastAsia="fr-FR"/>
              </w:rPr>
            </w:pPr>
          </w:p>
        </w:tc>
      </w:tr>
      <w:tr w:rsidR="00385495" w14:paraId="6414F406" w14:textId="77777777" w:rsidTr="004F4609">
        <w:trPr>
          <w:trHeight w:val="1584"/>
          <w:jc w:val="center"/>
        </w:trPr>
        <w:tc>
          <w:tcPr>
            <w:tcW w:w="3691" w:type="pct"/>
          </w:tcPr>
          <w:p w14:paraId="3C0554FF" w14:textId="14259F42" w:rsidR="00385495" w:rsidRPr="00A9443D" w:rsidRDefault="00385495" w:rsidP="00A87A07">
            <w:pPr>
              <w:spacing w:before="0" w:after="160" w:line="278" w:lineRule="auto"/>
              <w:jc w:val="left"/>
              <w:rPr>
                <w:b/>
                <w:bCs/>
                <w:sz w:val="16"/>
                <w:szCs w:val="16"/>
              </w:rPr>
            </w:pPr>
            <w:r w:rsidRPr="00A9443D">
              <w:rPr>
                <w:b/>
                <w:bCs/>
                <w:sz w:val="16"/>
                <w:szCs w:val="16"/>
              </w:rPr>
              <w:lastRenderedPageBreak/>
              <w:t>Taux de recommandation du chantier</w:t>
            </w:r>
          </w:p>
        </w:tc>
        <w:tc>
          <w:tcPr>
            <w:tcW w:w="1309" w:type="pct"/>
          </w:tcPr>
          <w:p w14:paraId="498748C1" w14:textId="77777777" w:rsidR="00385495" w:rsidRPr="00196692" w:rsidRDefault="00385495" w:rsidP="00046888">
            <w:pPr>
              <w:pStyle w:val="Albiomatextecourant"/>
              <w:rPr>
                <w:sz w:val="16"/>
                <w:szCs w:val="16"/>
                <w:lang w:eastAsia="fr-FR"/>
              </w:rPr>
            </w:pPr>
          </w:p>
        </w:tc>
      </w:tr>
      <w:tr w:rsidR="00385495" w14:paraId="59EB35F0" w14:textId="77777777" w:rsidTr="004F4609">
        <w:trPr>
          <w:trHeight w:val="1584"/>
          <w:jc w:val="center"/>
        </w:trPr>
        <w:tc>
          <w:tcPr>
            <w:tcW w:w="3691" w:type="pct"/>
          </w:tcPr>
          <w:p w14:paraId="6304B6F0" w14:textId="1CFBB83A" w:rsidR="00385495" w:rsidRPr="00A9443D" w:rsidRDefault="00385495" w:rsidP="00A87A07">
            <w:pPr>
              <w:spacing w:before="0" w:after="160" w:line="278" w:lineRule="auto"/>
              <w:jc w:val="left"/>
              <w:rPr>
                <w:b/>
                <w:bCs/>
                <w:sz w:val="16"/>
                <w:szCs w:val="16"/>
              </w:rPr>
            </w:pPr>
            <w:r w:rsidRPr="00A9443D">
              <w:rPr>
                <w:b/>
                <w:bCs/>
                <w:sz w:val="16"/>
                <w:szCs w:val="16"/>
              </w:rPr>
              <w:t xml:space="preserve">Taux de participation volontaire à des actions collectives </w:t>
            </w:r>
            <w:r w:rsidRPr="00A9443D">
              <w:rPr>
                <w:sz w:val="16"/>
                <w:szCs w:val="16"/>
              </w:rPr>
              <w:t>(forum emploi, ateliers thématiques…)</w:t>
            </w:r>
          </w:p>
        </w:tc>
        <w:tc>
          <w:tcPr>
            <w:tcW w:w="1309" w:type="pct"/>
          </w:tcPr>
          <w:p w14:paraId="42F9B680" w14:textId="77777777" w:rsidR="00385495" w:rsidRPr="00196692" w:rsidRDefault="00385495" w:rsidP="00046888">
            <w:pPr>
              <w:pStyle w:val="Albiomatextecourant"/>
              <w:rPr>
                <w:sz w:val="16"/>
                <w:szCs w:val="16"/>
                <w:lang w:eastAsia="fr-FR"/>
              </w:rPr>
            </w:pPr>
          </w:p>
        </w:tc>
      </w:tr>
      <w:tr w:rsidR="00385495" w14:paraId="5FED0317" w14:textId="77777777" w:rsidTr="004F4609">
        <w:trPr>
          <w:trHeight w:val="1584"/>
          <w:jc w:val="center"/>
        </w:trPr>
        <w:tc>
          <w:tcPr>
            <w:tcW w:w="3691" w:type="pct"/>
          </w:tcPr>
          <w:p w14:paraId="43DCC227" w14:textId="7AB5E8C6" w:rsidR="00385495" w:rsidRPr="00A9443D" w:rsidRDefault="00385495" w:rsidP="00046888">
            <w:pPr>
              <w:spacing w:before="0" w:after="160" w:line="278" w:lineRule="auto"/>
              <w:jc w:val="left"/>
              <w:rPr>
                <w:b/>
                <w:bCs/>
                <w:sz w:val="16"/>
                <w:szCs w:val="16"/>
              </w:rPr>
            </w:pPr>
            <w:r w:rsidRPr="00A9443D">
              <w:rPr>
                <w:b/>
                <w:bCs/>
                <w:sz w:val="16"/>
                <w:szCs w:val="16"/>
              </w:rPr>
              <w:t>Nombre de salariés ayant exercé leurs droits sociaux</w:t>
            </w:r>
          </w:p>
        </w:tc>
        <w:tc>
          <w:tcPr>
            <w:tcW w:w="1309" w:type="pct"/>
          </w:tcPr>
          <w:p w14:paraId="3B5E9D0B" w14:textId="77777777" w:rsidR="00385495" w:rsidRPr="00196692" w:rsidRDefault="00385495" w:rsidP="00046888">
            <w:pPr>
              <w:pStyle w:val="Albiomatextecourant"/>
              <w:rPr>
                <w:sz w:val="16"/>
                <w:szCs w:val="16"/>
                <w:lang w:eastAsia="fr-FR"/>
              </w:rPr>
            </w:pPr>
          </w:p>
        </w:tc>
      </w:tr>
      <w:tr w:rsidR="00385495" w14:paraId="7A4998DF" w14:textId="77777777" w:rsidTr="004F4609">
        <w:trPr>
          <w:trHeight w:val="1584"/>
          <w:jc w:val="center"/>
        </w:trPr>
        <w:tc>
          <w:tcPr>
            <w:tcW w:w="3691" w:type="pct"/>
          </w:tcPr>
          <w:p w14:paraId="7C939256" w14:textId="77777777" w:rsidR="00385495" w:rsidRPr="00A9443D" w:rsidRDefault="00385495" w:rsidP="00A87A07">
            <w:pPr>
              <w:spacing w:before="0" w:after="160" w:line="278" w:lineRule="auto"/>
              <w:jc w:val="left"/>
              <w:rPr>
                <w:b/>
                <w:bCs/>
                <w:sz w:val="16"/>
                <w:szCs w:val="16"/>
              </w:rPr>
            </w:pPr>
          </w:p>
          <w:p w14:paraId="4F5C83BA" w14:textId="0B57BC68" w:rsidR="00385495" w:rsidRPr="00A9443D" w:rsidRDefault="00385495" w:rsidP="00A87A07">
            <w:pPr>
              <w:jc w:val="left"/>
              <w:rPr>
                <w:b/>
                <w:bCs/>
                <w:sz w:val="16"/>
                <w:szCs w:val="16"/>
              </w:rPr>
            </w:pPr>
            <w:r w:rsidRPr="00A9443D">
              <w:rPr>
                <w:b/>
                <w:bCs/>
                <w:sz w:val="16"/>
                <w:szCs w:val="16"/>
              </w:rPr>
              <w:t>Indicateur Personnalisé :</w:t>
            </w:r>
          </w:p>
        </w:tc>
        <w:tc>
          <w:tcPr>
            <w:tcW w:w="1309" w:type="pct"/>
          </w:tcPr>
          <w:p w14:paraId="5D55E236" w14:textId="77777777" w:rsidR="00385495" w:rsidRPr="00196692" w:rsidRDefault="00385495" w:rsidP="00046888">
            <w:pPr>
              <w:pStyle w:val="Albiomatextecourant"/>
              <w:rPr>
                <w:sz w:val="16"/>
                <w:szCs w:val="16"/>
                <w:lang w:eastAsia="fr-FR"/>
              </w:rPr>
            </w:pPr>
          </w:p>
        </w:tc>
      </w:tr>
      <w:tr w:rsidR="00385495" w14:paraId="0EAA7BC1" w14:textId="77777777" w:rsidTr="004F4609">
        <w:trPr>
          <w:trHeight w:val="1584"/>
          <w:jc w:val="center"/>
        </w:trPr>
        <w:tc>
          <w:tcPr>
            <w:tcW w:w="3691" w:type="pct"/>
          </w:tcPr>
          <w:p w14:paraId="616D3CC1" w14:textId="77777777" w:rsidR="00385495" w:rsidRPr="00A9443D" w:rsidRDefault="00385495" w:rsidP="00A87A07">
            <w:pPr>
              <w:spacing w:before="0" w:after="160" w:line="278" w:lineRule="auto"/>
              <w:jc w:val="left"/>
              <w:rPr>
                <w:b/>
                <w:bCs/>
                <w:sz w:val="16"/>
                <w:szCs w:val="16"/>
              </w:rPr>
            </w:pPr>
          </w:p>
          <w:p w14:paraId="40106EE6" w14:textId="36C0A80F" w:rsidR="00385495" w:rsidRPr="00A9443D" w:rsidRDefault="00385495" w:rsidP="00A87A07">
            <w:pPr>
              <w:spacing w:before="0" w:after="160" w:line="278" w:lineRule="auto"/>
              <w:jc w:val="left"/>
              <w:rPr>
                <w:b/>
                <w:bCs/>
                <w:sz w:val="16"/>
                <w:szCs w:val="16"/>
              </w:rPr>
            </w:pPr>
            <w:r w:rsidRPr="00A9443D">
              <w:rPr>
                <w:b/>
                <w:bCs/>
                <w:sz w:val="16"/>
                <w:szCs w:val="16"/>
              </w:rPr>
              <w:t>Indicateur Personnalisé :</w:t>
            </w:r>
          </w:p>
        </w:tc>
        <w:tc>
          <w:tcPr>
            <w:tcW w:w="1309" w:type="pct"/>
          </w:tcPr>
          <w:p w14:paraId="7F2459BE" w14:textId="77777777" w:rsidR="00385495" w:rsidRPr="00196692" w:rsidRDefault="00385495" w:rsidP="00A87A07">
            <w:pPr>
              <w:pStyle w:val="Albiomatextecourant"/>
              <w:rPr>
                <w:sz w:val="16"/>
                <w:szCs w:val="16"/>
                <w:lang w:eastAsia="fr-FR"/>
              </w:rPr>
            </w:pPr>
          </w:p>
        </w:tc>
      </w:tr>
      <w:tr w:rsidR="00385495" w14:paraId="53A9404B" w14:textId="77777777" w:rsidTr="004F4609">
        <w:trPr>
          <w:trHeight w:val="1584"/>
          <w:jc w:val="center"/>
        </w:trPr>
        <w:tc>
          <w:tcPr>
            <w:tcW w:w="3691" w:type="pct"/>
          </w:tcPr>
          <w:p w14:paraId="62003C35" w14:textId="77777777" w:rsidR="00385495" w:rsidRPr="00A9443D" w:rsidRDefault="00385495" w:rsidP="00A87A07">
            <w:pPr>
              <w:spacing w:before="0" w:after="160" w:line="278" w:lineRule="auto"/>
              <w:jc w:val="left"/>
              <w:rPr>
                <w:b/>
                <w:bCs/>
                <w:sz w:val="16"/>
                <w:szCs w:val="16"/>
              </w:rPr>
            </w:pPr>
          </w:p>
          <w:p w14:paraId="721531EE" w14:textId="3E12B8E3" w:rsidR="00385495" w:rsidRPr="00A9443D" w:rsidRDefault="00385495" w:rsidP="00A87A07">
            <w:pPr>
              <w:spacing w:before="0" w:after="160" w:line="278" w:lineRule="auto"/>
              <w:jc w:val="left"/>
              <w:rPr>
                <w:b/>
                <w:bCs/>
                <w:sz w:val="16"/>
                <w:szCs w:val="16"/>
              </w:rPr>
            </w:pPr>
            <w:r w:rsidRPr="00A9443D">
              <w:rPr>
                <w:b/>
                <w:bCs/>
                <w:sz w:val="16"/>
                <w:szCs w:val="16"/>
              </w:rPr>
              <w:t>Indicateur Personnalisé :</w:t>
            </w:r>
          </w:p>
        </w:tc>
        <w:tc>
          <w:tcPr>
            <w:tcW w:w="1309" w:type="pct"/>
          </w:tcPr>
          <w:p w14:paraId="7A4858DE" w14:textId="77777777" w:rsidR="00385495" w:rsidRPr="00196692" w:rsidRDefault="00385495" w:rsidP="00A87A07">
            <w:pPr>
              <w:pStyle w:val="Albiomatextecourant"/>
              <w:rPr>
                <w:sz w:val="16"/>
                <w:szCs w:val="16"/>
                <w:lang w:eastAsia="fr-FR"/>
              </w:rPr>
            </w:pPr>
          </w:p>
        </w:tc>
      </w:tr>
      <w:tr w:rsidR="00385495" w14:paraId="3D407931" w14:textId="77777777" w:rsidTr="004F4609">
        <w:trPr>
          <w:trHeight w:val="1584"/>
          <w:jc w:val="center"/>
        </w:trPr>
        <w:tc>
          <w:tcPr>
            <w:tcW w:w="3691" w:type="pct"/>
          </w:tcPr>
          <w:p w14:paraId="68F70AE9" w14:textId="77777777" w:rsidR="00385495" w:rsidRPr="00A9443D" w:rsidRDefault="00385495" w:rsidP="00A87A07">
            <w:pPr>
              <w:spacing w:before="0" w:after="160" w:line="278" w:lineRule="auto"/>
              <w:jc w:val="left"/>
              <w:rPr>
                <w:b/>
                <w:bCs/>
                <w:sz w:val="16"/>
                <w:szCs w:val="16"/>
              </w:rPr>
            </w:pPr>
          </w:p>
          <w:p w14:paraId="448C2B3E" w14:textId="686A6954" w:rsidR="00385495" w:rsidRPr="00A9443D" w:rsidRDefault="00385495" w:rsidP="00A87A07">
            <w:pPr>
              <w:spacing w:before="0" w:after="160" w:line="278" w:lineRule="auto"/>
              <w:jc w:val="left"/>
              <w:rPr>
                <w:b/>
                <w:bCs/>
                <w:sz w:val="16"/>
                <w:szCs w:val="16"/>
              </w:rPr>
            </w:pPr>
            <w:r w:rsidRPr="00A9443D">
              <w:rPr>
                <w:b/>
                <w:bCs/>
                <w:sz w:val="16"/>
                <w:szCs w:val="16"/>
              </w:rPr>
              <w:t>Indicateur Personnalisé :</w:t>
            </w:r>
          </w:p>
        </w:tc>
        <w:tc>
          <w:tcPr>
            <w:tcW w:w="1309" w:type="pct"/>
          </w:tcPr>
          <w:p w14:paraId="1D000755" w14:textId="77777777" w:rsidR="00385495" w:rsidRPr="00196692" w:rsidRDefault="00385495" w:rsidP="00A87A07">
            <w:pPr>
              <w:pStyle w:val="Albiomatextecourant"/>
              <w:rPr>
                <w:sz w:val="16"/>
                <w:szCs w:val="16"/>
                <w:lang w:eastAsia="fr-FR"/>
              </w:rPr>
            </w:pPr>
          </w:p>
        </w:tc>
      </w:tr>
      <w:tr w:rsidR="00385495" w14:paraId="3D333A09" w14:textId="77777777" w:rsidTr="004F4609">
        <w:trPr>
          <w:trHeight w:val="1584"/>
          <w:jc w:val="center"/>
        </w:trPr>
        <w:tc>
          <w:tcPr>
            <w:tcW w:w="3691" w:type="pct"/>
          </w:tcPr>
          <w:p w14:paraId="37711338" w14:textId="77777777" w:rsidR="00385495" w:rsidRPr="00A9443D" w:rsidRDefault="00385495" w:rsidP="00A87A07">
            <w:pPr>
              <w:spacing w:before="0" w:after="160" w:line="278" w:lineRule="auto"/>
              <w:jc w:val="left"/>
              <w:rPr>
                <w:b/>
                <w:bCs/>
                <w:sz w:val="16"/>
                <w:szCs w:val="16"/>
              </w:rPr>
            </w:pPr>
          </w:p>
          <w:p w14:paraId="6CBF57AE" w14:textId="07FB2BC8" w:rsidR="00385495" w:rsidRPr="00A9443D" w:rsidRDefault="00385495" w:rsidP="00A87A07">
            <w:pPr>
              <w:spacing w:before="0" w:after="160" w:line="278" w:lineRule="auto"/>
              <w:jc w:val="left"/>
              <w:rPr>
                <w:b/>
                <w:bCs/>
                <w:sz w:val="16"/>
                <w:szCs w:val="16"/>
              </w:rPr>
            </w:pPr>
            <w:r w:rsidRPr="00A9443D">
              <w:rPr>
                <w:b/>
                <w:bCs/>
                <w:sz w:val="16"/>
                <w:szCs w:val="16"/>
              </w:rPr>
              <w:t>Indicateur Personnalisé :</w:t>
            </w:r>
          </w:p>
        </w:tc>
        <w:tc>
          <w:tcPr>
            <w:tcW w:w="1309" w:type="pct"/>
          </w:tcPr>
          <w:p w14:paraId="4EBD221F" w14:textId="77777777" w:rsidR="00385495" w:rsidRPr="00196692" w:rsidRDefault="00385495" w:rsidP="00A87A07">
            <w:pPr>
              <w:pStyle w:val="Albiomatextecourant"/>
              <w:rPr>
                <w:sz w:val="16"/>
                <w:szCs w:val="16"/>
                <w:lang w:eastAsia="fr-FR"/>
              </w:rPr>
            </w:pPr>
          </w:p>
        </w:tc>
      </w:tr>
      <w:bookmarkEnd w:id="10"/>
    </w:tbl>
    <w:p w14:paraId="7074F4F6" w14:textId="77777777" w:rsidR="00A34A6A" w:rsidRPr="00A34A6A" w:rsidRDefault="00A34A6A" w:rsidP="00A34A6A">
      <w:pPr>
        <w:rPr>
          <w:lang w:eastAsia="fr-FR"/>
        </w:rPr>
        <w:sectPr w:rsidR="00A34A6A" w:rsidRPr="00A34A6A" w:rsidSect="004C166C">
          <w:pgSz w:w="16840" w:h="11900" w:orient="landscape" w:code="9"/>
          <w:pgMar w:top="1134" w:right="1418" w:bottom="1134" w:left="1418" w:header="567" w:footer="567" w:gutter="0"/>
          <w:cols w:space="708"/>
          <w:titlePg/>
          <w:docGrid w:linePitch="360"/>
        </w:sectPr>
      </w:pPr>
    </w:p>
    <w:p w14:paraId="744B3C25" w14:textId="14155198" w:rsidR="00334346" w:rsidRDefault="00334346" w:rsidP="00334346">
      <w:pPr>
        <w:pStyle w:val="Albiomatitre1rapport"/>
      </w:pPr>
      <w:bookmarkStart w:id="11" w:name="_Toc200098745"/>
      <w:r>
        <w:lastRenderedPageBreak/>
        <w:t>Actions de communication et de sensibilisation</w:t>
      </w:r>
      <w:bookmarkEnd w:id="11"/>
    </w:p>
    <w:p w14:paraId="0ED036FC" w14:textId="615CC1BA" w:rsidR="00334346" w:rsidRDefault="0072371A" w:rsidP="0072371A">
      <w:pPr>
        <w:pStyle w:val="Albiomatitre2rapport"/>
        <w:rPr>
          <w:lang w:eastAsia="fr-FR"/>
        </w:rPr>
      </w:pPr>
      <w:bookmarkStart w:id="12" w:name="_Toc200098746"/>
      <w:r>
        <w:rPr>
          <w:lang w:eastAsia="fr-FR"/>
        </w:rPr>
        <w:t>Actions de communication et de sensibilisation I</w:t>
      </w:r>
      <w:bookmarkEnd w:id="12"/>
    </w:p>
    <w:p w14:paraId="0F5BA077" w14:textId="78ACDEDB" w:rsidR="00E178E6" w:rsidRPr="00E178E6" w:rsidRDefault="00E178E6" w:rsidP="00E178E6">
      <w:pPr>
        <w:pStyle w:val="Albiomatextecourant"/>
        <w:rPr>
          <w:i/>
          <w:iCs/>
          <w:color w:val="7C9D3E" w:themeColor="accent1"/>
          <w:lang w:eastAsia="fr-FR"/>
        </w:rPr>
      </w:pPr>
      <w:r w:rsidRPr="00E178E6">
        <w:rPr>
          <w:i/>
          <w:iCs/>
          <w:color w:val="7C9D3E" w:themeColor="accent1"/>
          <w:lang w:eastAsia="fr-FR"/>
        </w:rPr>
        <w:t>Dans cette section, présentez l’ensemble des actions menées pour faire connaître le projet, impliquer le public et sensibiliser.</w:t>
      </w:r>
    </w:p>
    <w:p w14:paraId="10FBBF61" w14:textId="79B483BB" w:rsidR="00E178E6" w:rsidRPr="00E178E6" w:rsidRDefault="00E178E6" w:rsidP="00E178E6">
      <w:pPr>
        <w:pStyle w:val="Albiomatextecourant"/>
        <w:rPr>
          <w:i/>
          <w:iCs/>
          <w:color w:val="7C9D3E" w:themeColor="accent1"/>
          <w:lang w:eastAsia="fr-FR"/>
        </w:rPr>
      </w:pPr>
      <w:r w:rsidRPr="00E178E6">
        <w:rPr>
          <w:i/>
          <w:iCs/>
          <w:color w:val="7C9D3E" w:themeColor="accent1"/>
          <w:lang w:eastAsia="fr-FR"/>
        </w:rPr>
        <w:t>Décrivez notamment :</w:t>
      </w:r>
    </w:p>
    <w:p w14:paraId="50302EB2" w14:textId="77777777" w:rsidR="00E178E6" w:rsidRPr="00E178E6" w:rsidRDefault="00E178E6" w:rsidP="00AC5BF3">
      <w:pPr>
        <w:pStyle w:val="Albiomatextecourant"/>
        <w:numPr>
          <w:ilvl w:val="0"/>
          <w:numId w:val="9"/>
        </w:numPr>
        <w:rPr>
          <w:i/>
          <w:iCs/>
          <w:color w:val="7C9D3E" w:themeColor="accent1"/>
          <w:lang w:eastAsia="fr-FR"/>
        </w:rPr>
      </w:pPr>
      <w:r w:rsidRPr="00E178E6">
        <w:rPr>
          <w:i/>
          <w:iCs/>
          <w:color w:val="7C9D3E" w:themeColor="accent1"/>
          <w:lang w:eastAsia="fr-FR"/>
        </w:rPr>
        <w:t>Les types d’actions réalisées : événements, ateliers, interventions scolaires, publications, expositions, stands, réseaux sociaux, etc.</w:t>
      </w:r>
    </w:p>
    <w:p w14:paraId="0A5A2825" w14:textId="77777777" w:rsidR="00E178E6" w:rsidRPr="00E178E6" w:rsidRDefault="00E178E6" w:rsidP="00AC5BF3">
      <w:pPr>
        <w:pStyle w:val="Albiomatextecourant"/>
        <w:numPr>
          <w:ilvl w:val="0"/>
          <w:numId w:val="9"/>
        </w:numPr>
        <w:rPr>
          <w:i/>
          <w:iCs/>
          <w:color w:val="7C9D3E" w:themeColor="accent1"/>
          <w:lang w:eastAsia="fr-FR"/>
        </w:rPr>
      </w:pPr>
      <w:r w:rsidRPr="00E178E6">
        <w:rPr>
          <w:i/>
          <w:iCs/>
          <w:color w:val="7C9D3E" w:themeColor="accent1"/>
          <w:lang w:eastAsia="fr-FR"/>
        </w:rPr>
        <w:t>Les publics ciblés : habitants, jeunes, élus, professionnels, grand public, etc.</w:t>
      </w:r>
    </w:p>
    <w:p w14:paraId="73EBF43E" w14:textId="77777777" w:rsidR="00E178E6" w:rsidRDefault="00E178E6" w:rsidP="00AC5BF3">
      <w:pPr>
        <w:pStyle w:val="Albiomatextecourant"/>
        <w:numPr>
          <w:ilvl w:val="0"/>
          <w:numId w:val="9"/>
        </w:numPr>
        <w:rPr>
          <w:i/>
          <w:iCs/>
          <w:color w:val="7C9D3E" w:themeColor="accent1"/>
          <w:lang w:eastAsia="fr-FR"/>
        </w:rPr>
      </w:pPr>
      <w:r w:rsidRPr="00E178E6">
        <w:rPr>
          <w:i/>
          <w:iCs/>
          <w:color w:val="7C9D3E" w:themeColor="accent1"/>
          <w:lang w:eastAsia="fr-FR"/>
        </w:rPr>
        <w:t>Les outils ou supports utilisés : affiches, plaquettes, vidéos, articles, newsletters, contenus web, etc.</w:t>
      </w:r>
    </w:p>
    <w:p w14:paraId="5B7FD598" w14:textId="10595C4F" w:rsidR="00AC2FF0" w:rsidRPr="00E178E6" w:rsidRDefault="00AC2FF0" w:rsidP="00AC5BF3">
      <w:pPr>
        <w:pStyle w:val="Albiomatextecourant"/>
        <w:numPr>
          <w:ilvl w:val="0"/>
          <w:numId w:val="9"/>
        </w:numPr>
        <w:rPr>
          <w:i/>
          <w:iCs/>
          <w:color w:val="7C9D3E" w:themeColor="accent1"/>
          <w:lang w:eastAsia="fr-FR"/>
        </w:rPr>
      </w:pPr>
      <w:r>
        <w:rPr>
          <w:i/>
          <w:iCs/>
          <w:color w:val="7C9D3E" w:themeColor="accent1"/>
          <w:lang w:eastAsia="fr-FR"/>
        </w:rPr>
        <w:t>Actions réseaux sociaux</w:t>
      </w:r>
    </w:p>
    <w:p w14:paraId="1175387F" w14:textId="77777777" w:rsidR="00E178E6" w:rsidRPr="00E178E6" w:rsidRDefault="00E178E6" w:rsidP="00AC5BF3">
      <w:pPr>
        <w:pStyle w:val="Albiomatextecourant"/>
        <w:numPr>
          <w:ilvl w:val="0"/>
          <w:numId w:val="9"/>
        </w:numPr>
        <w:rPr>
          <w:i/>
          <w:iCs/>
          <w:color w:val="7C9D3E" w:themeColor="accent1"/>
          <w:lang w:eastAsia="fr-FR"/>
        </w:rPr>
      </w:pPr>
      <w:r w:rsidRPr="00E178E6">
        <w:rPr>
          <w:i/>
          <w:iCs/>
          <w:color w:val="7C9D3E" w:themeColor="accent1"/>
          <w:lang w:eastAsia="fr-FR"/>
        </w:rPr>
        <w:t>La portée et l’impact estimé : participation, retours reçus, relais dans les médias ou par les partenaires</w:t>
      </w:r>
    </w:p>
    <w:p w14:paraId="268A26B1" w14:textId="77777777" w:rsidR="00E178E6" w:rsidRPr="00E178E6" w:rsidRDefault="00E178E6" w:rsidP="00AC5BF3">
      <w:pPr>
        <w:pStyle w:val="Albiomatextecourant"/>
        <w:numPr>
          <w:ilvl w:val="0"/>
          <w:numId w:val="9"/>
        </w:numPr>
        <w:rPr>
          <w:i/>
          <w:iCs/>
          <w:color w:val="7C9D3E" w:themeColor="accent1"/>
          <w:lang w:eastAsia="fr-FR"/>
        </w:rPr>
      </w:pPr>
      <w:r w:rsidRPr="00E178E6">
        <w:rPr>
          <w:i/>
          <w:iCs/>
          <w:color w:val="7C9D3E" w:themeColor="accent1"/>
          <w:lang w:eastAsia="fr-FR"/>
        </w:rPr>
        <w:t>Les collaborations éventuelles : avec des structures locales, des établissements scolaires, des médias, etc.</w:t>
      </w:r>
    </w:p>
    <w:p w14:paraId="68CC4DE0" w14:textId="5B74AFD3" w:rsidR="00E178E6" w:rsidRPr="00E178E6" w:rsidRDefault="00E178E6" w:rsidP="00AC5BF3">
      <w:pPr>
        <w:pStyle w:val="Albiomatextecourant"/>
        <w:numPr>
          <w:ilvl w:val="0"/>
          <w:numId w:val="9"/>
        </w:numPr>
        <w:rPr>
          <w:i/>
          <w:iCs/>
          <w:color w:val="7C9D3E" w:themeColor="accent1"/>
          <w:lang w:eastAsia="fr-FR"/>
        </w:rPr>
      </w:pPr>
      <w:r w:rsidRPr="00E178E6">
        <w:rPr>
          <w:i/>
          <w:iCs/>
          <w:color w:val="7C9D3E" w:themeColor="accent1"/>
          <w:lang w:eastAsia="fr-FR"/>
        </w:rPr>
        <w:t>Les objectifs poursuivis par ces actions : sensibilisation, changement de comportement, mobilisation, valorisation du projet...</w:t>
      </w:r>
    </w:p>
    <w:p w14:paraId="4D0ABF62" w14:textId="58A2C8A2" w:rsidR="0072371A" w:rsidRPr="00E178E6" w:rsidRDefault="00E178E6" w:rsidP="0072371A">
      <w:pPr>
        <w:pStyle w:val="Albiomatextecourant"/>
        <w:rPr>
          <w:i/>
          <w:iCs/>
          <w:color w:val="7C9D3E" w:themeColor="accent1"/>
          <w:lang w:eastAsia="fr-FR"/>
        </w:rPr>
      </w:pPr>
      <w:r w:rsidRPr="00E178E6">
        <w:rPr>
          <w:i/>
          <w:iCs/>
          <w:color w:val="7C9D3E" w:themeColor="accent1"/>
          <w:lang w:eastAsia="fr-FR"/>
        </w:rPr>
        <w:t>Objectif : montrer comment la communication et la sensibilisation ont permis de renforcer l’ancrage du projet dans le territoire, d’impliquer les habitants et acteurs locaux, et de favoriser une culture commune</w:t>
      </w:r>
      <w:r w:rsidR="00527AA0">
        <w:rPr>
          <w:i/>
          <w:iCs/>
          <w:color w:val="7C9D3E" w:themeColor="accent1"/>
          <w:lang w:eastAsia="fr-FR"/>
        </w:rPr>
        <w:t xml:space="preserve"> autour de </w:t>
      </w:r>
      <w:r w:rsidR="00F27708">
        <w:rPr>
          <w:i/>
          <w:iCs/>
          <w:color w:val="7C9D3E" w:themeColor="accent1"/>
          <w:lang w:eastAsia="fr-FR"/>
        </w:rPr>
        <w:t>votre enjeu</w:t>
      </w:r>
      <w:r>
        <w:rPr>
          <w:i/>
          <w:iCs/>
          <w:color w:val="7C9D3E" w:themeColor="accent1"/>
          <w:lang w:eastAsia="fr-FR"/>
        </w:rPr>
        <w:t>.</w:t>
      </w:r>
    </w:p>
    <w:p w14:paraId="180DC13D" w14:textId="62BB11DB" w:rsidR="0072371A" w:rsidRDefault="0072371A" w:rsidP="0072371A">
      <w:pPr>
        <w:pStyle w:val="Albiomatitre2rapport"/>
        <w:rPr>
          <w:lang w:eastAsia="fr-FR"/>
        </w:rPr>
      </w:pPr>
      <w:bookmarkStart w:id="13" w:name="_Toc200098747"/>
      <w:r>
        <w:rPr>
          <w:lang w:eastAsia="fr-FR"/>
        </w:rPr>
        <w:t>Actions de communication et de sensibilisation II</w:t>
      </w:r>
      <w:bookmarkEnd w:id="13"/>
    </w:p>
    <w:p w14:paraId="308ED3C9" w14:textId="77777777" w:rsidR="0072371A" w:rsidRDefault="0072371A" w:rsidP="0072371A">
      <w:pPr>
        <w:pStyle w:val="Albiomatextecourant"/>
        <w:rPr>
          <w:lang w:eastAsia="fr-FR"/>
        </w:rPr>
      </w:pPr>
    </w:p>
    <w:p w14:paraId="3DA04976" w14:textId="77777777" w:rsidR="0072371A" w:rsidRDefault="0072371A" w:rsidP="0072371A">
      <w:pPr>
        <w:pStyle w:val="Albiomatextecourant"/>
        <w:rPr>
          <w:lang w:eastAsia="fr-FR"/>
        </w:rPr>
      </w:pPr>
    </w:p>
    <w:p w14:paraId="435A3231" w14:textId="77777777" w:rsidR="00E178E6" w:rsidRDefault="00E178E6" w:rsidP="0072371A">
      <w:pPr>
        <w:pStyle w:val="Albiomatextecourant"/>
        <w:rPr>
          <w:lang w:eastAsia="fr-FR"/>
        </w:rPr>
      </w:pPr>
    </w:p>
    <w:p w14:paraId="3637A2DD" w14:textId="77777777" w:rsidR="00E178E6" w:rsidRDefault="00E178E6" w:rsidP="0072371A">
      <w:pPr>
        <w:pStyle w:val="Albiomatextecourant"/>
        <w:rPr>
          <w:lang w:eastAsia="fr-FR"/>
        </w:rPr>
      </w:pPr>
    </w:p>
    <w:p w14:paraId="3E4477D9" w14:textId="77777777" w:rsidR="0072371A" w:rsidRDefault="0072371A" w:rsidP="0072371A">
      <w:pPr>
        <w:pStyle w:val="Albiomatextecourant"/>
        <w:rPr>
          <w:lang w:eastAsia="fr-FR"/>
        </w:rPr>
      </w:pPr>
    </w:p>
    <w:p w14:paraId="42B5B0DD" w14:textId="77777777" w:rsidR="0072371A" w:rsidRDefault="0072371A" w:rsidP="0072371A">
      <w:pPr>
        <w:pStyle w:val="Albiomatextecourant"/>
        <w:rPr>
          <w:lang w:eastAsia="fr-FR"/>
        </w:rPr>
      </w:pPr>
    </w:p>
    <w:p w14:paraId="21B46F32" w14:textId="77777777" w:rsidR="0072371A" w:rsidRPr="0072371A" w:rsidRDefault="0072371A" w:rsidP="0072371A">
      <w:pPr>
        <w:pStyle w:val="Albiomatextecourant"/>
        <w:rPr>
          <w:lang w:eastAsia="fr-FR"/>
        </w:rPr>
      </w:pPr>
    </w:p>
    <w:p w14:paraId="77C7DE24" w14:textId="6885E388" w:rsidR="0072371A" w:rsidRDefault="0072371A" w:rsidP="0072371A">
      <w:pPr>
        <w:pStyle w:val="Albiomatitre2rapport"/>
        <w:rPr>
          <w:lang w:eastAsia="fr-FR"/>
        </w:rPr>
      </w:pPr>
      <w:bookmarkStart w:id="14" w:name="_Toc200098748"/>
      <w:r>
        <w:rPr>
          <w:lang w:eastAsia="fr-FR"/>
        </w:rPr>
        <w:t>Actions de communication et de sensibilisation III</w:t>
      </w:r>
      <w:bookmarkEnd w:id="14"/>
    </w:p>
    <w:p w14:paraId="6CF06726" w14:textId="77777777" w:rsidR="0072371A" w:rsidRDefault="0072371A" w:rsidP="0072371A">
      <w:pPr>
        <w:pStyle w:val="Albiomatextecourant"/>
        <w:rPr>
          <w:lang w:eastAsia="fr-FR"/>
        </w:rPr>
      </w:pPr>
    </w:p>
    <w:p w14:paraId="12A5A335" w14:textId="77777777" w:rsidR="0072371A" w:rsidRDefault="0072371A" w:rsidP="0072371A">
      <w:pPr>
        <w:pStyle w:val="Albiomatextecourant"/>
        <w:rPr>
          <w:lang w:eastAsia="fr-FR"/>
        </w:rPr>
      </w:pPr>
    </w:p>
    <w:p w14:paraId="0CE0010C" w14:textId="77777777" w:rsidR="0072371A" w:rsidRDefault="0072371A" w:rsidP="0072371A">
      <w:pPr>
        <w:pStyle w:val="Albiomatextecourant"/>
        <w:rPr>
          <w:lang w:eastAsia="fr-FR"/>
        </w:rPr>
      </w:pPr>
    </w:p>
    <w:p w14:paraId="4CA2424E" w14:textId="77777777" w:rsidR="0072371A" w:rsidRDefault="0072371A" w:rsidP="0072371A">
      <w:pPr>
        <w:pStyle w:val="Albiomatextecourant"/>
        <w:rPr>
          <w:lang w:eastAsia="fr-FR"/>
        </w:rPr>
      </w:pPr>
    </w:p>
    <w:p w14:paraId="4CB33758" w14:textId="77777777" w:rsidR="0072371A" w:rsidRDefault="0072371A" w:rsidP="0072371A">
      <w:pPr>
        <w:pStyle w:val="Albiomatextecourant"/>
        <w:rPr>
          <w:lang w:eastAsia="fr-FR"/>
        </w:rPr>
      </w:pPr>
    </w:p>
    <w:p w14:paraId="64EEAC59" w14:textId="77777777" w:rsidR="0072371A" w:rsidRDefault="0072371A" w:rsidP="0072371A">
      <w:pPr>
        <w:pStyle w:val="Albiomatextecourant"/>
        <w:rPr>
          <w:lang w:eastAsia="fr-FR"/>
        </w:rPr>
      </w:pPr>
    </w:p>
    <w:p w14:paraId="38D31A90" w14:textId="77777777" w:rsidR="0072371A" w:rsidRPr="0072371A" w:rsidRDefault="0072371A" w:rsidP="0072371A">
      <w:pPr>
        <w:pStyle w:val="Albiomatextecourant"/>
        <w:rPr>
          <w:lang w:eastAsia="fr-FR"/>
        </w:rPr>
      </w:pPr>
    </w:p>
    <w:p w14:paraId="556DEBA6" w14:textId="4580C765" w:rsidR="00334346" w:rsidRDefault="00334346" w:rsidP="0072371A">
      <w:pPr>
        <w:pStyle w:val="Albiomatitre1rapport"/>
      </w:pPr>
      <w:bookmarkStart w:id="15" w:name="_Toc200098749"/>
      <w:r>
        <w:lastRenderedPageBreak/>
        <w:t>B</w:t>
      </w:r>
      <w:bookmarkEnd w:id="15"/>
      <w:r w:rsidR="00385495">
        <w:t>udget prévisionnel</w:t>
      </w:r>
    </w:p>
    <w:p w14:paraId="30754487" w14:textId="77777777" w:rsidR="00334346" w:rsidRDefault="00334346" w:rsidP="00334346">
      <w:pPr>
        <w:pStyle w:val="Albiomatextecourant"/>
        <w:rPr>
          <w:lang w:eastAsia="fr-FR"/>
        </w:rPr>
      </w:pPr>
    </w:p>
    <w:tbl>
      <w:tblPr>
        <w:tblStyle w:val="Grilledutableau"/>
        <w:tblW w:w="0" w:type="auto"/>
        <w:tblLook w:val="04A0" w:firstRow="1" w:lastRow="0" w:firstColumn="1" w:lastColumn="0" w:noHBand="0" w:noVBand="1"/>
      </w:tblPr>
      <w:tblGrid>
        <w:gridCol w:w="2389"/>
        <w:gridCol w:w="2389"/>
        <w:gridCol w:w="2390"/>
        <w:gridCol w:w="2390"/>
      </w:tblGrid>
      <w:tr w:rsidR="00385495" w14:paraId="3D0DFE97" w14:textId="77777777" w:rsidTr="0083542D">
        <w:trPr>
          <w:trHeight w:val="737"/>
        </w:trPr>
        <w:tc>
          <w:tcPr>
            <w:tcW w:w="4778" w:type="dxa"/>
            <w:gridSpan w:val="2"/>
          </w:tcPr>
          <w:p w14:paraId="63D7D5A6" w14:textId="77777777" w:rsidR="00385495" w:rsidRPr="000E78D8" w:rsidRDefault="00385495" w:rsidP="0083542D">
            <w:pPr>
              <w:pStyle w:val="Albiomatextecourant"/>
              <w:jc w:val="center"/>
              <w:rPr>
                <w:b/>
                <w:bCs/>
                <w:sz w:val="22"/>
                <w:szCs w:val="24"/>
                <w:lang w:eastAsia="fr-FR"/>
              </w:rPr>
            </w:pPr>
            <w:r>
              <w:rPr>
                <w:b/>
                <w:bCs/>
                <w:sz w:val="22"/>
                <w:szCs w:val="24"/>
                <w:lang w:eastAsia="fr-FR"/>
              </w:rPr>
              <w:t>Dépenses</w:t>
            </w:r>
          </w:p>
        </w:tc>
        <w:tc>
          <w:tcPr>
            <w:tcW w:w="4780" w:type="dxa"/>
            <w:gridSpan w:val="2"/>
          </w:tcPr>
          <w:p w14:paraId="6A2C3584" w14:textId="77777777" w:rsidR="00385495" w:rsidRPr="000E78D8" w:rsidRDefault="00385495" w:rsidP="0083542D">
            <w:pPr>
              <w:pStyle w:val="Albiomatextecourant"/>
              <w:jc w:val="center"/>
              <w:rPr>
                <w:b/>
                <w:bCs/>
                <w:sz w:val="22"/>
                <w:szCs w:val="24"/>
                <w:lang w:eastAsia="fr-FR"/>
              </w:rPr>
            </w:pPr>
            <w:r>
              <w:rPr>
                <w:b/>
                <w:bCs/>
                <w:sz w:val="22"/>
                <w:szCs w:val="24"/>
                <w:lang w:eastAsia="fr-FR"/>
              </w:rPr>
              <w:t>Recettes</w:t>
            </w:r>
          </w:p>
        </w:tc>
      </w:tr>
      <w:tr w:rsidR="00385495" w14:paraId="32F10C3B" w14:textId="77777777" w:rsidTr="0083542D">
        <w:trPr>
          <w:trHeight w:val="737"/>
        </w:trPr>
        <w:tc>
          <w:tcPr>
            <w:tcW w:w="2389" w:type="dxa"/>
          </w:tcPr>
          <w:p w14:paraId="5CECC770" w14:textId="77777777" w:rsidR="00385495" w:rsidRPr="0072371A" w:rsidRDefault="00385495" w:rsidP="0083542D">
            <w:pPr>
              <w:pStyle w:val="Albiomatextecourant"/>
              <w:jc w:val="center"/>
              <w:rPr>
                <w:b/>
                <w:bCs/>
                <w:sz w:val="24"/>
                <w:szCs w:val="28"/>
                <w:lang w:eastAsia="fr-FR"/>
              </w:rPr>
            </w:pPr>
            <w:r>
              <w:rPr>
                <w:b/>
                <w:bCs/>
                <w:sz w:val="24"/>
                <w:szCs w:val="28"/>
                <w:lang w:eastAsia="fr-FR"/>
              </w:rPr>
              <w:t>Détails</w:t>
            </w:r>
          </w:p>
        </w:tc>
        <w:tc>
          <w:tcPr>
            <w:tcW w:w="2389" w:type="dxa"/>
          </w:tcPr>
          <w:p w14:paraId="02ABF2B3" w14:textId="77777777" w:rsidR="00385495" w:rsidRPr="000E78D8" w:rsidRDefault="00385495" w:rsidP="0083542D">
            <w:pPr>
              <w:pStyle w:val="Albiomatextecourant"/>
              <w:jc w:val="center"/>
              <w:rPr>
                <w:b/>
                <w:bCs/>
                <w:lang w:eastAsia="fr-FR"/>
              </w:rPr>
            </w:pPr>
            <w:r w:rsidRPr="00EB4E8F">
              <w:rPr>
                <w:b/>
                <w:bCs/>
                <w:sz w:val="24"/>
                <w:szCs w:val="28"/>
                <w:lang w:eastAsia="fr-FR"/>
              </w:rPr>
              <w:t xml:space="preserve">Montant </w:t>
            </w:r>
            <w:r w:rsidRPr="00EB4E8F">
              <w:rPr>
                <w:b/>
                <w:bCs/>
                <w:sz w:val="20"/>
                <w:szCs w:val="22"/>
                <w:lang w:eastAsia="fr-FR"/>
              </w:rPr>
              <w:t>(EUR)</w:t>
            </w:r>
          </w:p>
        </w:tc>
        <w:tc>
          <w:tcPr>
            <w:tcW w:w="2390" w:type="dxa"/>
          </w:tcPr>
          <w:p w14:paraId="198A7CCB" w14:textId="77777777" w:rsidR="00385495" w:rsidRPr="00EB4E8F" w:rsidRDefault="00385495" w:rsidP="0083542D">
            <w:pPr>
              <w:pStyle w:val="Albiomatextecourant"/>
              <w:jc w:val="center"/>
              <w:rPr>
                <w:b/>
                <w:bCs/>
                <w:sz w:val="24"/>
                <w:szCs w:val="24"/>
                <w:lang w:eastAsia="fr-FR"/>
              </w:rPr>
            </w:pPr>
            <w:r w:rsidRPr="00EB4E8F">
              <w:rPr>
                <w:b/>
                <w:bCs/>
                <w:sz w:val="24"/>
                <w:szCs w:val="24"/>
                <w:lang w:eastAsia="fr-FR"/>
              </w:rPr>
              <w:t>Détails</w:t>
            </w:r>
          </w:p>
        </w:tc>
        <w:tc>
          <w:tcPr>
            <w:tcW w:w="2390" w:type="dxa"/>
          </w:tcPr>
          <w:p w14:paraId="70E24153" w14:textId="77777777" w:rsidR="00385495" w:rsidRPr="00EB4E8F" w:rsidRDefault="00385495" w:rsidP="0083542D">
            <w:pPr>
              <w:pStyle w:val="Albiomatextecourant"/>
              <w:jc w:val="center"/>
              <w:rPr>
                <w:b/>
                <w:bCs/>
                <w:sz w:val="24"/>
                <w:szCs w:val="24"/>
                <w:lang w:eastAsia="fr-FR"/>
              </w:rPr>
            </w:pPr>
            <w:r>
              <w:rPr>
                <w:b/>
                <w:bCs/>
                <w:sz w:val="24"/>
                <w:szCs w:val="24"/>
                <w:lang w:eastAsia="fr-FR"/>
              </w:rPr>
              <w:t xml:space="preserve">Montant </w:t>
            </w:r>
            <w:r w:rsidRPr="00EB4E8F">
              <w:rPr>
                <w:b/>
                <w:bCs/>
                <w:sz w:val="20"/>
                <w:lang w:eastAsia="fr-FR"/>
              </w:rPr>
              <w:t>(EUR)</w:t>
            </w:r>
          </w:p>
        </w:tc>
      </w:tr>
      <w:tr w:rsidR="00385495" w14:paraId="7D303AA7" w14:textId="77777777" w:rsidTr="0083542D">
        <w:trPr>
          <w:trHeight w:val="877"/>
        </w:trPr>
        <w:tc>
          <w:tcPr>
            <w:tcW w:w="2389" w:type="dxa"/>
          </w:tcPr>
          <w:p w14:paraId="646F0FAB" w14:textId="77777777" w:rsidR="00385495" w:rsidRDefault="00385495" w:rsidP="0083542D">
            <w:pPr>
              <w:pStyle w:val="Albiomatextecourant"/>
              <w:rPr>
                <w:lang w:eastAsia="fr-FR"/>
              </w:rPr>
            </w:pPr>
          </w:p>
        </w:tc>
        <w:tc>
          <w:tcPr>
            <w:tcW w:w="2389" w:type="dxa"/>
          </w:tcPr>
          <w:p w14:paraId="13B903F7" w14:textId="77777777" w:rsidR="00385495" w:rsidRDefault="00385495" w:rsidP="0083542D">
            <w:pPr>
              <w:pStyle w:val="Albiomatextecourant"/>
              <w:rPr>
                <w:lang w:eastAsia="fr-FR"/>
              </w:rPr>
            </w:pPr>
          </w:p>
        </w:tc>
        <w:tc>
          <w:tcPr>
            <w:tcW w:w="2390" w:type="dxa"/>
          </w:tcPr>
          <w:p w14:paraId="3BD9E356" w14:textId="77777777" w:rsidR="00385495" w:rsidRDefault="00385495" w:rsidP="0083542D">
            <w:pPr>
              <w:pStyle w:val="Albiomatextecourant"/>
              <w:rPr>
                <w:lang w:eastAsia="fr-FR"/>
              </w:rPr>
            </w:pPr>
          </w:p>
        </w:tc>
        <w:tc>
          <w:tcPr>
            <w:tcW w:w="2390" w:type="dxa"/>
          </w:tcPr>
          <w:p w14:paraId="30F33475" w14:textId="77777777" w:rsidR="00385495" w:rsidRDefault="00385495" w:rsidP="0083542D">
            <w:pPr>
              <w:pStyle w:val="Albiomatextecourant"/>
              <w:rPr>
                <w:lang w:eastAsia="fr-FR"/>
              </w:rPr>
            </w:pPr>
          </w:p>
        </w:tc>
      </w:tr>
      <w:tr w:rsidR="00385495" w14:paraId="46CD8F79" w14:textId="77777777" w:rsidTr="0083542D">
        <w:trPr>
          <w:trHeight w:val="850"/>
        </w:trPr>
        <w:tc>
          <w:tcPr>
            <w:tcW w:w="2389" w:type="dxa"/>
          </w:tcPr>
          <w:p w14:paraId="3E4703D1" w14:textId="77777777" w:rsidR="00385495" w:rsidRDefault="00385495" w:rsidP="0083542D">
            <w:pPr>
              <w:pStyle w:val="Albiomatextecourant"/>
              <w:rPr>
                <w:lang w:eastAsia="fr-FR"/>
              </w:rPr>
            </w:pPr>
          </w:p>
        </w:tc>
        <w:tc>
          <w:tcPr>
            <w:tcW w:w="2389" w:type="dxa"/>
          </w:tcPr>
          <w:p w14:paraId="456A392D" w14:textId="77777777" w:rsidR="00385495" w:rsidRDefault="00385495" w:rsidP="0083542D">
            <w:pPr>
              <w:pStyle w:val="Albiomatextecourant"/>
              <w:rPr>
                <w:lang w:eastAsia="fr-FR"/>
              </w:rPr>
            </w:pPr>
          </w:p>
        </w:tc>
        <w:tc>
          <w:tcPr>
            <w:tcW w:w="2390" w:type="dxa"/>
          </w:tcPr>
          <w:p w14:paraId="17203B6E" w14:textId="77777777" w:rsidR="00385495" w:rsidRDefault="00385495" w:rsidP="0083542D">
            <w:pPr>
              <w:pStyle w:val="Albiomatextecourant"/>
              <w:rPr>
                <w:lang w:eastAsia="fr-FR"/>
              </w:rPr>
            </w:pPr>
          </w:p>
        </w:tc>
        <w:tc>
          <w:tcPr>
            <w:tcW w:w="2390" w:type="dxa"/>
          </w:tcPr>
          <w:p w14:paraId="4A94BAC2" w14:textId="77777777" w:rsidR="00385495" w:rsidRDefault="00385495" w:rsidP="0083542D">
            <w:pPr>
              <w:pStyle w:val="Albiomatextecourant"/>
              <w:rPr>
                <w:lang w:eastAsia="fr-FR"/>
              </w:rPr>
            </w:pPr>
          </w:p>
        </w:tc>
      </w:tr>
      <w:tr w:rsidR="00385495" w14:paraId="01E53B92" w14:textId="77777777" w:rsidTr="0083542D">
        <w:trPr>
          <w:trHeight w:val="877"/>
        </w:trPr>
        <w:tc>
          <w:tcPr>
            <w:tcW w:w="2389" w:type="dxa"/>
          </w:tcPr>
          <w:p w14:paraId="5705FD7B" w14:textId="77777777" w:rsidR="00385495" w:rsidRDefault="00385495" w:rsidP="0083542D">
            <w:pPr>
              <w:pStyle w:val="Albiomatextecourant"/>
              <w:rPr>
                <w:lang w:eastAsia="fr-FR"/>
              </w:rPr>
            </w:pPr>
          </w:p>
        </w:tc>
        <w:tc>
          <w:tcPr>
            <w:tcW w:w="2389" w:type="dxa"/>
          </w:tcPr>
          <w:p w14:paraId="1BDA4070" w14:textId="77777777" w:rsidR="00385495" w:rsidRDefault="00385495" w:rsidP="0083542D">
            <w:pPr>
              <w:pStyle w:val="Albiomatextecourant"/>
              <w:rPr>
                <w:lang w:eastAsia="fr-FR"/>
              </w:rPr>
            </w:pPr>
          </w:p>
        </w:tc>
        <w:tc>
          <w:tcPr>
            <w:tcW w:w="2390" w:type="dxa"/>
          </w:tcPr>
          <w:p w14:paraId="1EE6B99E" w14:textId="77777777" w:rsidR="00385495" w:rsidRDefault="00385495" w:rsidP="0083542D">
            <w:pPr>
              <w:pStyle w:val="Albiomatextecourant"/>
              <w:rPr>
                <w:lang w:eastAsia="fr-FR"/>
              </w:rPr>
            </w:pPr>
          </w:p>
        </w:tc>
        <w:tc>
          <w:tcPr>
            <w:tcW w:w="2390" w:type="dxa"/>
          </w:tcPr>
          <w:p w14:paraId="146BAD54" w14:textId="77777777" w:rsidR="00385495" w:rsidRDefault="00385495" w:rsidP="0083542D">
            <w:pPr>
              <w:pStyle w:val="Albiomatextecourant"/>
              <w:rPr>
                <w:lang w:eastAsia="fr-FR"/>
              </w:rPr>
            </w:pPr>
          </w:p>
        </w:tc>
      </w:tr>
      <w:tr w:rsidR="00385495" w14:paraId="2C4A97E7" w14:textId="77777777" w:rsidTr="0083542D">
        <w:trPr>
          <w:trHeight w:val="877"/>
        </w:trPr>
        <w:tc>
          <w:tcPr>
            <w:tcW w:w="2389" w:type="dxa"/>
          </w:tcPr>
          <w:p w14:paraId="522B1187" w14:textId="77777777" w:rsidR="00385495" w:rsidRDefault="00385495" w:rsidP="0083542D">
            <w:pPr>
              <w:pStyle w:val="Albiomatextecourant"/>
              <w:rPr>
                <w:lang w:eastAsia="fr-FR"/>
              </w:rPr>
            </w:pPr>
          </w:p>
        </w:tc>
        <w:tc>
          <w:tcPr>
            <w:tcW w:w="2389" w:type="dxa"/>
          </w:tcPr>
          <w:p w14:paraId="594C3871" w14:textId="77777777" w:rsidR="00385495" w:rsidRDefault="00385495" w:rsidP="0083542D">
            <w:pPr>
              <w:pStyle w:val="Albiomatextecourant"/>
              <w:rPr>
                <w:lang w:eastAsia="fr-FR"/>
              </w:rPr>
            </w:pPr>
          </w:p>
        </w:tc>
        <w:tc>
          <w:tcPr>
            <w:tcW w:w="2390" w:type="dxa"/>
          </w:tcPr>
          <w:p w14:paraId="5C1E3412" w14:textId="77777777" w:rsidR="00385495" w:rsidRDefault="00385495" w:rsidP="0083542D">
            <w:pPr>
              <w:pStyle w:val="Albiomatextecourant"/>
              <w:rPr>
                <w:lang w:eastAsia="fr-FR"/>
              </w:rPr>
            </w:pPr>
          </w:p>
        </w:tc>
        <w:tc>
          <w:tcPr>
            <w:tcW w:w="2390" w:type="dxa"/>
          </w:tcPr>
          <w:p w14:paraId="0DC07B65" w14:textId="77777777" w:rsidR="00385495" w:rsidRDefault="00385495" w:rsidP="0083542D">
            <w:pPr>
              <w:pStyle w:val="Albiomatextecourant"/>
              <w:rPr>
                <w:lang w:eastAsia="fr-FR"/>
              </w:rPr>
            </w:pPr>
          </w:p>
        </w:tc>
      </w:tr>
      <w:tr w:rsidR="00385495" w14:paraId="3A3C286D" w14:textId="77777777" w:rsidTr="0083542D">
        <w:trPr>
          <w:trHeight w:val="850"/>
        </w:trPr>
        <w:tc>
          <w:tcPr>
            <w:tcW w:w="2389" w:type="dxa"/>
          </w:tcPr>
          <w:p w14:paraId="44B233F6" w14:textId="77777777" w:rsidR="00385495" w:rsidRDefault="00385495" w:rsidP="0083542D">
            <w:pPr>
              <w:pStyle w:val="Albiomatextecourant"/>
              <w:rPr>
                <w:lang w:eastAsia="fr-FR"/>
              </w:rPr>
            </w:pPr>
          </w:p>
        </w:tc>
        <w:tc>
          <w:tcPr>
            <w:tcW w:w="2389" w:type="dxa"/>
          </w:tcPr>
          <w:p w14:paraId="0380434E" w14:textId="77777777" w:rsidR="00385495" w:rsidRDefault="00385495" w:rsidP="0083542D">
            <w:pPr>
              <w:pStyle w:val="Albiomatextecourant"/>
              <w:rPr>
                <w:lang w:eastAsia="fr-FR"/>
              </w:rPr>
            </w:pPr>
          </w:p>
        </w:tc>
        <w:tc>
          <w:tcPr>
            <w:tcW w:w="2390" w:type="dxa"/>
          </w:tcPr>
          <w:p w14:paraId="6AA2C021" w14:textId="77777777" w:rsidR="00385495" w:rsidRDefault="00385495" w:rsidP="0083542D">
            <w:pPr>
              <w:pStyle w:val="Albiomatextecourant"/>
              <w:rPr>
                <w:lang w:eastAsia="fr-FR"/>
              </w:rPr>
            </w:pPr>
          </w:p>
        </w:tc>
        <w:tc>
          <w:tcPr>
            <w:tcW w:w="2390" w:type="dxa"/>
          </w:tcPr>
          <w:p w14:paraId="00B1A60E" w14:textId="77777777" w:rsidR="00385495" w:rsidRDefault="00385495" w:rsidP="0083542D">
            <w:pPr>
              <w:pStyle w:val="Albiomatextecourant"/>
              <w:rPr>
                <w:lang w:eastAsia="fr-FR"/>
              </w:rPr>
            </w:pPr>
          </w:p>
        </w:tc>
      </w:tr>
      <w:tr w:rsidR="00385495" w14:paraId="52E4951B" w14:textId="77777777" w:rsidTr="0083542D">
        <w:trPr>
          <w:trHeight w:val="877"/>
        </w:trPr>
        <w:tc>
          <w:tcPr>
            <w:tcW w:w="2389" w:type="dxa"/>
          </w:tcPr>
          <w:p w14:paraId="30E7A010" w14:textId="77777777" w:rsidR="00385495" w:rsidRDefault="00385495" w:rsidP="0083542D">
            <w:pPr>
              <w:pStyle w:val="Albiomatextecourant"/>
              <w:rPr>
                <w:lang w:eastAsia="fr-FR"/>
              </w:rPr>
            </w:pPr>
          </w:p>
        </w:tc>
        <w:tc>
          <w:tcPr>
            <w:tcW w:w="2389" w:type="dxa"/>
          </w:tcPr>
          <w:p w14:paraId="40F4492C" w14:textId="77777777" w:rsidR="00385495" w:rsidRDefault="00385495" w:rsidP="0083542D">
            <w:pPr>
              <w:pStyle w:val="Albiomatextecourant"/>
              <w:rPr>
                <w:lang w:eastAsia="fr-FR"/>
              </w:rPr>
            </w:pPr>
          </w:p>
        </w:tc>
        <w:tc>
          <w:tcPr>
            <w:tcW w:w="2390" w:type="dxa"/>
          </w:tcPr>
          <w:p w14:paraId="76A80222" w14:textId="77777777" w:rsidR="00385495" w:rsidRDefault="00385495" w:rsidP="0083542D">
            <w:pPr>
              <w:pStyle w:val="Albiomatextecourant"/>
              <w:rPr>
                <w:lang w:eastAsia="fr-FR"/>
              </w:rPr>
            </w:pPr>
          </w:p>
        </w:tc>
        <w:tc>
          <w:tcPr>
            <w:tcW w:w="2390" w:type="dxa"/>
          </w:tcPr>
          <w:p w14:paraId="2666DACC" w14:textId="77777777" w:rsidR="00385495" w:rsidRDefault="00385495" w:rsidP="0083542D">
            <w:pPr>
              <w:pStyle w:val="Albiomatextecourant"/>
              <w:rPr>
                <w:lang w:eastAsia="fr-FR"/>
              </w:rPr>
            </w:pPr>
          </w:p>
        </w:tc>
      </w:tr>
      <w:tr w:rsidR="00385495" w14:paraId="2E0D8BC1" w14:textId="77777777" w:rsidTr="0083542D">
        <w:trPr>
          <w:trHeight w:val="877"/>
        </w:trPr>
        <w:tc>
          <w:tcPr>
            <w:tcW w:w="2389" w:type="dxa"/>
          </w:tcPr>
          <w:p w14:paraId="26391436" w14:textId="77777777" w:rsidR="00385495" w:rsidRDefault="00385495" w:rsidP="0083542D">
            <w:pPr>
              <w:pStyle w:val="Albiomatextecourant"/>
              <w:rPr>
                <w:lang w:eastAsia="fr-FR"/>
              </w:rPr>
            </w:pPr>
          </w:p>
        </w:tc>
        <w:tc>
          <w:tcPr>
            <w:tcW w:w="2389" w:type="dxa"/>
          </w:tcPr>
          <w:p w14:paraId="76C92891" w14:textId="77777777" w:rsidR="00385495" w:rsidRDefault="00385495" w:rsidP="0083542D">
            <w:pPr>
              <w:pStyle w:val="Albiomatextecourant"/>
              <w:rPr>
                <w:lang w:eastAsia="fr-FR"/>
              </w:rPr>
            </w:pPr>
          </w:p>
        </w:tc>
        <w:tc>
          <w:tcPr>
            <w:tcW w:w="2390" w:type="dxa"/>
          </w:tcPr>
          <w:p w14:paraId="1E26316C" w14:textId="77777777" w:rsidR="00385495" w:rsidRDefault="00385495" w:rsidP="0083542D">
            <w:pPr>
              <w:pStyle w:val="Albiomatextecourant"/>
              <w:rPr>
                <w:lang w:eastAsia="fr-FR"/>
              </w:rPr>
            </w:pPr>
          </w:p>
        </w:tc>
        <w:tc>
          <w:tcPr>
            <w:tcW w:w="2390" w:type="dxa"/>
          </w:tcPr>
          <w:p w14:paraId="3A42C1B2" w14:textId="77777777" w:rsidR="00385495" w:rsidRDefault="00385495" w:rsidP="0083542D">
            <w:pPr>
              <w:pStyle w:val="Albiomatextecourant"/>
              <w:rPr>
                <w:lang w:eastAsia="fr-FR"/>
              </w:rPr>
            </w:pPr>
          </w:p>
        </w:tc>
      </w:tr>
      <w:tr w:rsidR="00385495" w14:paraId="401C3617" w14:textId="77777777" w:rsidTr="0083542D">
        <w:trPr>
          <w:trHeight w:val="850"/>
        </w:trPr>
        <w:tc>
          <w:tcPr>
            <w:tcW w:w="2389" w:type="dxa"/>
          </w:tcPr>
          <w:p w14:paraId="58B72688" w14:textId="77777777" w:rsidR="00385495" w:rsidRDefault="00385495" w:rsidP="0083542D">
            <w:pPr>
              <w:pStyle w:val="Albiomatextecourant"/>
              <w:rPr>
                <w:lang w:eastAsia="fr-FR"/>
              </w:rPr>
            </w:pPr>
          </w:p>
        </w:tc>
        <w:tc>
          <w:tcPr>
            <w:tcW w:w="2389" w:type="dxa"/>
          </w:tcPr>
          <w:p w14:paraId="054E0AD3" w14:textId="77777777" w:rsidR="00385495" w:rsidRDefault="00385495" w:rsidP="0083542D">
            <w:pPr>
              <w:pStyle w:val="Albiomatextecourant"/>
              <w:rPr>
                <w:lang w:eastAsia="fr-FR"/>
              </w:rPr>
            </w:pPr>
          </w:p>
        </w:tc>
        <w:tc>
          <w:tcPr>
            <w:tcW w:w="2390" w:type="dxa"/>
          </w:tcPr>
          <w:p w14:paraId="1E01E4D8" w14:textId="77777777" w:rsidR="00385495" w:rsidRDefault="00385495" w:rsidP="0083542D">
            <w:pPr>
              <w:pStyle w:val="Albiomatextecourant"/>
              <w:rPr>
                <w:lang w:eastAsia="fr-FR"/>
              </w:rPr>
            </w:pPr>
          </w:p>
        </w:tc>
        <w:tc>
          <w:tcPr>
            <w:tcW w:w="2390" w:type="dxa"/>
          </w:tcPr>
          <w:p w14:paraId="49B5020B" w14:textId="77777777" w:rsidR="00385495" w:rsidRDefault="00385495" w:rsidP="0083542D">
            <w:pPr>
              <w:pStyle w:val="Albiomatextecourant"/>
              <w:rPr>
                <w:lang w:eastAsia="fr-FR"/>
              </w:rPr>
            </w:pPr>
          </w:p>
        </w:tc>
      </w:tr>
      <w:tr w:rsidR="00385495" w14:paraId="737196CC" w14:textId="77777777" w:rsidTr="0083542D">
        <w:trPr>
          <w:trHeight w:val="877"/>
        </w:trPr>
        <w:tc>
          <w:tcPr>
            <w:tcW w:w="2389" w:type="dxa"/>
          </w:tcPr>
          <w:p w14:paraId="1553DEE2" w14:textId="77777777" w:rsidR="00385495" w:rsidRDefault="00385495" w:rsidP="0083542D">
            <w:pPr>
              <w:pStyle w:val="Albiomatextecourant"/>
              <w:rPr>
                <w:lang w:eastAsia="fr-FR"/>
              </w:rPr>
            </w:pPr>
          </w:p>
        </w:tc>
        <w:tc>
          <w:tcPr>
            <w:tcW w:w="2389" w:type="dxa"/>
          </w:tcPr>
          <w:p w14:paraId="4D9A455D" w14:textId="77777777" w:rsidR="00385495" w:rsidRDefault="00385495" w:rsidP="0083542D">
            <w:pPr>
              <w:pStyle w:val="Albiomatextecourant"/>
              <w:rPr>
                <w:lang w:eastAsia="fr-FR"/>
              </w:rPr>
            </w:pPr>
          </w:p>
        </w:tc>
        <w:tc>
          <w:tcPr>
            <w:tcW w:w="2390" w:type="dxa"/>
          </w:tcPr>
          <w:p w14:paraId="3263E2A5" w14:textId="77777777" w:rsidR="00385495" w:rsidRDefault="00385495" w:rsidP="0083542D">
            <w:pPr>
              <w:pStyle w:val="Albiomatextecourant"/>
              <w:rPr>
                <w:lang w:eastAsia="fr-FR"/>
              </w:rPr>
            </w:pPr>
          </w:p>
        </w:tc>
        <w:tc>
          <w:tcPr>
            <w:tcW w:w="2390" w:type="dxa"/>
          </w:tcPr>
          <w:p w14:paraId="3CFA8FF6" w14:textId="77777777" w:rsidR="00385495" w:rsidRDefault="00385495" w:rsidP="0083542D">
            <w:pPr>
              <w:pStyle w:val="Albiomatextecourant"/>
              <w:rPr>
                <w:lang w:eastAsia="fr-FR"/>
              </w:rPr>
            </w:pPr>
          </w:p>
        </w:tc>
      </w:tr>
    </w:tbl>
    <w:p w14:paraId="3843B0DD" w14:textId="77777777" w:rsidR="00334346" w:rsidRDefault="00334346" w:rsidP="00334346">
      <w:pPr>
        <w:pStyle w:val="Albiomatextecourant"/>
        <w:rPr>
          <w:lang w:eastAsia="fr-FR"/>
        </w:rPr>
      </w:pPr>
    </w:p>
    <w:p w14:paraId="42ACF0AD" w14:textId="77777777" w:rsidR="00334346" w:rsidRDefault="00334346" w:rsidP="00334346">
      <w:pPr>
        <w:pStyle w:val="Albiomatextecourant"/>
        <w:rPr>
          <w:lang w:eastAsia="fr-FR"/>
        </w:rPr>
      </w:pPr>
    </w:p>
    <w:p w14:paraId="53233261" w14:textId="5C12A952" w:rsidR="00334346" w:rsidRPr="00E178E6" w:rsidRDefault="00E178E6" w:rsidP="00334346">
      <w:pPr>
        <w:pStyle w:val="Albiomatextecourant"/>
        <w:rPr>
          <w:i/>
          <w:iCs/>
          <w:color w:val="7C9D3E" w:themeColor="accent1"/>
          <w:lang w:eastAsia="fr-FR"/>
        </w:rPr>
      </w:pPr>
      <w:r w:rsidRPr="00E178E6">
        <w:rPr>
          <w:i/>
          <w:iCs/>
          <w:color w:val="7C9D3E" w:themeColor="accent1"/>
          <w:lang w:eastAsia="fr-FR"/>
        </w:rPr>
        <w:t>Objectif : permettre une lecture simple, synthétique et transparente de la situation financière du projet, utile à la fois pour les membres, les partenaires et les financeurs.</w:t>
      </w:r>
    </w:p>
    <w:p w14:paraId="19575ADE" w14:textId="77777777" w:rsidR="00334346" w:rsidRPr="00E178E6" w:rsidRDefault="00334346" w:rsidP="00334346">
      <w:pPr>
        <w:pStyle w:val="Albiomatextecourant"/>
        <w:rPr>
          <w:i/>
          <w:iCs/>
          <w:color w:val="7C9D3E" w:themeColor="accent1"/>
          <w:lang w:eastAsia="fr-FR"/>
        </w:rPr>
      </w:pPr>
    </w:p>
    <w:p w14:paraId="55F5A6CC" w14:textId="77777777" w:rsidR="00334346" w:rsidRDefault="00334346" w:rsidP="00334346">
      <w:pPr>
        <w:pStyle w:val="Albiomatextecourant"/>
        <w:rPr>
          <w:lang w:eastAsia="fr-FR"/>
        </w:rPr>
      </w:pPr>
    </w:p>
    <w:p w14:paraId="20886278" w14:textId="77777777" w:rsidR="00334346" w:rsidRDefault="00334346" w:rsidP="00334346">
      <w:pPr>
        <w:pStyle w:val="Albiomatextecourant"/>
        <w:rPr>
          <w:lang w:eastAsia="fr-FR"/>
        </w:rPr>
      </w:pPr>
    </w:p>
    <w:p w14:paraId="5C5ECC0E" w14:textId="77777777" w:rsidR="00334346" w:rsidRDefault="00334346" w:rsidP="00334346">
      <w:pPr>
        <w:pStyle w:val="Albiomatextecourant"/>
        <w:rPr>
          <w:lang w:eastAsia="fr-FR"/>
        </w:rPr>
      </w:pPr>
    </w:p>
    <w:p w14:paraId="38F34648" w14:textId="77777777" w:rsidR="00334346" w:rsidRDefault="00334346" w:rsidP="00334346">
      <w:pPr>
        <w:pStyle w:val="Albiomatextecourant"/>
        <w:rPr>
          <w:lang w:eastAsia="fr-FR"/>
        </w:rPr>
      </w:pPr>
    </w:p>
    <w:p w14:paraId="7EC28B4A" w14:textId="2D6D5932" w:rsidR="00334346" w:rsidRPr="00334346" w:rsidRDefault="00334346" w:rsidP="00334346">
      <w:pPr>
        <w:pStyle w:val="Albiomatitre1rapport"/>
      </w:pPr>
      <w:bookmarkStart w:id="16" w:name="_Toc200098750"/>
      <w:r>
        <w:lastRenderedPageBreak/>
        <w:t>Calendrier prévisionnel</w:t>
      </w:r>
      <w:bookmarkEnd w:id="16"/>
    </w:p>
    <w:p w14:paraId="23B049C4" w14:textId="77777777" w:rsidR="00334346" w:rsidRDefault="00334346" w:rsidP="00334346">
      <w:pPr>
        <w:pStyle w:val="Albiomatextecourant"/>
        <w:rPr>
          <w:lang w:eastAsia="fr-FR"/>
        </w:rPr>
      </w:pPr>
    </w:p>
    <w:p w14:paraId="0E0C51F0" w14:textId="3E2D7D9A" w:rsidR="00E178E6" w:rsidRPr="00E178E6" w:rsidRDefault="00E178E6" w:rsidP="00E178E6">
      <w:pPr>
        <w:pStyle w:val="Albiomatextecourant"/>
        <w:rPr>
          <w:i/>
          <w:iCs/>
          <w:color w:val="7C9D3E" w:themeColor="accent1"/>
          <w:lang w:eastAsia="fr-FR"/>
        </w:rPr>
      </w:pPr>
      <w:r w:rsidRPr="00E178E6">
        <w:rPr>
          <w:i/>
          <w:iCs/>
          <w:color w:val="7C9D3E" w:themeColor="accent1"/>
          <w:lang w:eastAsia="fr-FR"/>
        </w:rPr>
        <w:t>Dans cette section, présentez le planning des actions et étapes à venir pour l’année prochaine, en lien avec les objectifs et actions du projet. Ce calendrier doit permettre de visualiser clairement les priorités et les échéances.</w:t>
      </w:r>
    </w:p>
    <w:p w14:paraId="43DEE28D" w14:textId="24AA5668" w:rsidR="00E178E6" w:rsidRPr="00E178E6" w:rsidRDefault="00E178E6" w:rsidP="00E178E6">
      <w:pPr>
        <w:pStyle w:val="Albiomatextecourant"/>
        <w:rPr>
          <w:i/>
          <w:iCs/>
          <w:color w:val="7C9D3E" w:themeColor="accent1"/>
          <w:lang w:eastAsia="fr-FR"/>
        </w:rPr>
      </w:pPr>
      <w:r w:rsidRPr="00E178E6">
        <w:rPr>
          <w:i/>
          <w:iCs/>
          <w:color w:val="7C9D3E" w:themeColor="accent1"/>
          <w:lang w:eastAsia="fr-FR"/>
        </w:rPr>
        <w:t>À inclure :</w:t>
      </w:r>
    </w:p>
    <w:p w14:paraId="17DA983D" w14:textId="77777777" w:rsidR="00E178E6" w:rsidRPr="00E178E6" w:rsidRDefault="00E178E6" w:rsidP="00AC5BF3">
      <w:pPr>
        <w:pStyle w:val="Albiomatextecourant"/>
        <w:numPr>
          <w:ilvl w:val="0"/>
          <w:numId w:val="10"/>
        </w:numPr>
        <w:rPr>
          <w:i/>
          <w:iCs/>
          <w:color w:val="7C9D3E" w:themeColor="accent1"/>
          <w:lang w:eastAsia="fr-FR"/>
        </w:rPr>
      </w:pPr>
      <w:r w:rsidRPr="00E178E6">
        <w:rPr>
          <w:i/>
          <w:iCs/>
          <w:color w:val="7C9D3E" w:themeColor="accent1"/>
          <w:lang w:eastAsia="fr-FR"/>
        </w:rPr>
        <w:t>Les principales étapes du projet pour l’année à venir, en indiquant les périodes ou dates clés pour chaque action</w:t>
      </w:r>
    </w:p>
    <w:p w14:paraId="20702769" w14:textId="77777777" w:rsidR="00E178E6" w:rsidRPr="00E178E6" w:rsidRDefault="00E178E6" w:rsidP="00AC5BF3">
      <w:pPr>
        <w:pStyle w:val="Albiomatextecourant"/>
        <w:numPr>
          <w:ilvl w:val="0"/>
          <w:numId w:val="10"/>
        </w:numPr>
        <w:rPr>
          <w:i/>
          <w:iCs/>
          <w:color w:val="7C9D3E" w:themeColor="accent1"/>
          <w:lang w:eastAsia="fr-FR"/>
        </w:rPr>
      </w:pPr>
      <w:r w:rsidRPr="00E178E6">
        <w:rPr>
          <w:i/>
          <w:iCs/>
          <w:color w:val="7C9D3E" w:themeColor="accent1"/>
          <w:lang w:eastAsia="fr-FR"/>
        </w:rPr>
        <w:t>Les actions spécifiques à réaliser (ex : ateliers, campagnes de sensibilisation, travaux de terrain, événements)</w:t>
      </w:r>
    </w:p>
    <w:p w14:paraId="45C610E7" w14:textId="77777777" w:rsidR="00E178E6" w:rsidRPr="00E178E6" w:rsidRDefault="00E178E6" w:rsidP="00AC5BF3">
      <w:pPr>
        <w:pStyle w:val="Albiomatextecourant"/>
        <w:numPr>
          <w:ilvl w:val="0"/>
          <w:numId w:val="10"/>
        </w:numPr>
        <w:rPr>
          <w:i/>
          <w:iCs/>
          <w:color w:val="7C9D3E" w:themeColor="accent1"/>
          <w:lang w:eastAsia="fr-FR"/>
        </w:rPr>
      </w:pPr>
      <w:r w:rsidRPr="00E178E6">
        <w:rPr>
          <w:i/>
          <w:iCs/>
          <w:color w:val="7C9D3E" w:themeColor="accent1"/>
          <w:lang w:eastAsia="fr-FR"/>
        </w:rPr>
        <w:t>Les échéances de livrables ou résultats attendus à chaque phase du projet (ex : bilan intermédiaire, inventaire de biodiversité, événement de clôture, etc.)</w:t>
      </w:r>
    </w:p>
    <w:p w14:paraId="575EB642" w14:textId="33B563A4" w:rsidR="00E178E6" w:rsidRPr="00E178E6" w:rsidRDefault="00E178E6" w:rsidP="00AC5BF3">
      <w:pPr>
        <w:pStyle w:val="Albiomatextecourant"/>
        <w:numPr>
          <w:ilvl w:val="0"/>
          <w:numId w:val="10"/>
        </w:numPr>
        <w:rPr>
          <w:i/>
          <w:iCs/>
          <w:color w:val="7C9D3E" w:themeColor="accent1"/>
          <w:lang w:eastAsia="fr-FR"/>
        </w:rPr>
      </w:pPr>
      <w:r w:rsidRPr="00E178E6">
        <w:rPr>
          <w:i/>
          <w:iCs/>
          <w:color w:val="7C9D3E" w:themeColor="accent1"/>
          <w:lang w:eastAsia="fr-FR"/>
        </w:rPr>
        <w:t>Les points de suivi et d’évaluation prévus pour s’assurer de l’avancement du projet</w:t>
      </w:r>
    </w:p>
    <w:p w14:paraId="5D272053" w14:textId="79DD69B7" w:rsidR="00334346" w:rsidRPr="00E178E6" w:rsidRDefault="00E178E6" w:rsidP="00E178E6">
      <w:pPr>
        <w:pStyle w:val="Albiomatextecourant"/>
        <w:rPr>
          <w:i/>
          <w:iCs/>
          <w:color w:val="7C9D3E" w:themeColor="accent1"/>
          <w:lang w:eastAsia="fr-FR"/>
        </w:rPr>
      </w:pPr>
      <w:r w:rsidRPr="00E178E6">
        <w:rPr>
          <w:i/>
          <w:iCs/>
          <w:color w:val="7C9D3E" w:themeColor="accent1"/>
          <w:lang w:eastAsia="fr-FR"/>
        </w:rPr>
        <w:t>Objectif : fournir une vision claire et structurée des priorités pour l’année à venir, tout en facilitant le suivi et l’adaptation du projet.</w:t>
      </w:r>
    </w:p>
    <w:sectPr w:rsidR="00334346" w:rsidRPr="00E178E6" w:rsidSect="00334346">
      <w:pgSz w:w="11900" w:h="16840" w:code="9"/>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F686" w14:textId="77777777" w:rsidR="00416245" w:rsidRDefault="00416245" w:rsidP="00C135D9">
      <w:r>
        <w:separator/>
      </w:r>
    </w:p>
  </w:endnote>
  <w:endnote w:type="continuationSeparator" w:id="0">
    <w:p w14:paraId="6613ADF2" w14:textId="77777777" w:rsidR="00416245" w:rsidRDefault="00416245" w:rsidP="00C1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6150" w14:textId="77777777" w:rsidR="00774849" w:rsidRDefault="00774849">
    <w:pPr>
      <w:pStyle w:val="Pieddepage"/>
    </w:pPr>
  </w:p>
  <w:p w14:paraId="05E00C6A" w14:textId="77777777" w:rsidR="00774849" w:rsidRDefault="0077484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0"/>
      </w:rPr>
      <w:id w:val="1698581783"/>
      <w:docPartObj>
        <w:docPartGallery w:val="Page Numbers (Bottom of Page)"/>
        <w:docPartUnique/>
      </w:docPartObj>
    </w:sdtPr>
    <w:sdtEndPr>
      <w:rPr>
        <w:sz w:val="14"/>
      </w:rPr>
    </w:sdtEndPr>
    <w:sdtContent>
      <w:p w14:paraId="2A4D5B2E" w14:textId="5C45F552" w:rsidR="00774849" w:rsidRDefault="002E6A4D" w:rsidP="00774849">
        <w:pPr>
          <w:pStyle w:val="Albiomapieddepagerapport"/>
        </w:pPr>
        <w:r>
          <w:rPr>
            <w:noProof/>
            <w:sz w:val="10"/>
            <w:lang w:eastAsia="fr-FR"/>
          </w:rPr>
          <w:drawing>
            <wp:anchor distT="0" distB="0" distL="114300" distR="114300" simplePos="0" relativeHeight="251701248" behindDoc="1" locked="0" layoutInCell="1" allowOverlap="1" wp14:anchorId="2B878ACF" wp14:editId="1BF17ED4">
              <wp:simplePos x="0" y="0"/>
              <wp:positionH relativeFrom="column">
                <wp:posOffset>46396</wp:posOffset>
              </wp:positionH>
              <wp:positionV relativeFrom="page">
                <wp:posOffset>10125075</wp:posOffset>
              </wp:positionV>
              <wp:extent cx="747947" cy="341630"/>
              <wp:effectExtent l="0" t="0" r="0" b="0"/>
              <wp:wrapNone/>
              <wp:docPr id="431781919" name="Image 43178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81919" name="Image 431781919"/>
                      <pic:cNvPicPr>
                        <a:picLocks noChangeAspect="1" noChangeArrowheads="1"/>
                      </pic:cNvPicPr>
                    </pic:nvPicPr>
                    <pic:blipFill>
                      <a:blip r:embed="rId1"/>
                      <a:stretch>
                        <a:fillRect/>
                      </a:stretch>
                    </pic:blipFill>
                    <pic:spPr bwMode="auto">
                      <a:xfrm>
                        <a:off x="0" y="0"/>
                        <a:ext cx="747947" cy="341630"/>
                      </a:xfrm>
                      <a:prstGeom prst="rect">
                        <a:avLst/>
                      </a:prstGeom>
                      <a:noFill/>
                      <a:ln>
                        <a:noFill/>
                      </a:ln>
                    </pic:spPr>
                  </pic:pic>
                </a:graphicData>
              </a:graphic>
              <wp14:sizeRelH relativeFrom="page">
                <wp14:pctWidth>0</wp14:pctWidth>
              </wp14:sizeRelH>
              <wp14:sizeRelV relativeFrom="page">
                <wp14:pctHeight>0</wp14:pctHeight>
              </wp14:sizeRelV>
            </wp:anchor>
          </w:drawing>
        </w:r>
        <w:r w:rsidR="00774849">
          <w:tab/>
        </w:r>
        <w:r w:rsidR="00774849" w:rsidRPr="003B468D">
          <w:fldChar w:fldCharType="begin"/>
        </w:r>
        <w:r w:rsidR="00774849" w:rsidRPr="003B468D">
          <w:instrText>PAGE   \* MERGEFORMAT</w:instrText>
        </w:r>
        <w:r w:rsidR="00774849" w:rsidRPr="003B468D">
          <w:fldChar w:fldCharType="separate"/>
        </w:r>
        <w:r w:rsidR="001F0282">
          <w:rPr>
            <w:noProof/>
          </w:rPr>
          <w:t>2</w:t>
        </w:r>
        <w:r w:rsidR="00774849" w:rsidRPr="003B468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937A" w14:textId="1A9B3AAC" w:rsidR="00334346" w:rsidRDefault="00334346">
    <w:pPr>
      <w:pStyle w:val="Pieddepage"/>
    </w:pPr>
    <w:r>
      <w:rPr>
        <w:noProof/>
        <w:sz w:val="10"/>
        <w:lang w:eastAsia="fr-FR"/>
      </w:rPr>
      <w:drawing>
        <wp:anchor distT="0" distB="0" distL="114300" distR="114300" simplePos="0" relativeHeight="251703296" behindDoc="1" locked="0" layoutInCell="1" allowOverlap="1" wp14:anchorId="4F38D6B1" wp14:editId="5026A00A">
          <wp:simplePos x="0" y="0"/>
          <wp:positionH relativeFrom="column">
            <wp:posOffset>170221</wp:posOffset>
          </wp:positionH>
          <wp:positionV relativeFrom="page">
            <wp:posOffset>10220325</wp:posOffset>
          </wp:positionV>
          <wp:extent cx="747947" cy="341630"/>
          <wp:effectExtent l="0" t="0" r="0" b="0"/>
          <wp:wrapNone/>
          <wp:docPr id="1123506755" name="Image 1123506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506755" name="Image 1123506755"/>
                  <pic:cNvPicPr>
                    <a:picLocks noChangeAspect="1" noChangeArrowheads="1"/>
                  </pic:cNvPicPr>
                </pic:nvPicPr>
                <pic:blipFill>
                  <a:blip r:embed="rId1"/>
                  <a:stretch>
                    <a:fillRect/>
                  </a:stretch>
                </pic:blipFill>
                <pic:spPr bwMode="auto">
                  <a:xfrm>
                    <a:off x="0" y="0"/>
                    <a:ext cx="747947" cy="34163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9E05C" w14:textId="77777777" w:rsidR="00416245" w:rsidRDefault="00416245" w:rsidP="00C135D9">
      <w:r>
        <w:separator/>
      </w:r>
    </w:p>
  </w:footnote>
  <w:footnote w:type="continuationSeparator" w:id="0">
    <w:p w14:paraId="63593B8C" w14:textId="77777777" w:rsidR="00416245" w:rsidRDefault="00416245" w:rsidP="00C1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52A63" w14:textId="77777777" w:rsidR="00774849" w:rsidRDefault="00774849">
    <w:pPr>
      <w:pStyle w:val="En-tte"/>
    </w:pPr>
  </w:p>
  <w:p w14:paraId="6BF7C9A4" w14:textId="77777777" w:rsidR="00774849" w:rsidRDefault="007748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re "/>
      <w:tag w:val="Titre"/>
      <w:id w:val="-355810117"/>
      <w:dataBinding w:prefixMappings="xmlns:ns0='http://purl.org/dc/elements/1.1/' xmlns:ns1='http://schemas.openxmlformats.org/package/2006/metadata/core-properties' " w:xpath="/ns1:coreProperties[1]/ns0:title[1]" w:storeItemID="{6C3C8BC8-F283-45AE-878A-BAB7291924A1}"/>
      <w:text/>
    </w:sdtPr>
    <w:sdtEndPr/>
    <w:sdtContent>
      <w:p w14:paraId="344AC85F" w14:textId="02B22972" w:rsidR="00774849" w:rsidRPr="004F64B5" w:rsidRDefault="00385495" w:rsidP="00DF3A95">
        <w:pPr>
          <w:pStyle w:val="Albiomaen-tterapport"/>
        </w:pPr>
        <w:r>
          <w:t>Nom du Projet</w:t>
        </w:r>
      </w:p>
    </w:sdtContent>
  </w:sdt>
  <w:sdt>
    <w:sdtPr>
      <w:alias w:val="Sous-titre"/>
      <w:tag w:val="Sous-titre"/>
      <w:id w:val="-1919241799"/>
      <w:dataBinding w:prefixMappings="xmlns:ns0='http://purl.org/dc/elements/1.1/' xmlns:ns1='http://schemas.openxmlformats.org/package/2006/metadata/core-properties' " w:xpath="/ns1:coreProperties[1]/ns0:subject[1]" w:storeItemID="{6C3C8BC8-F283-45AE-878A-BAB7291924A1}"/>
      <w:text/>
    </w:sdtPr>
    <w:sdtEndPr/>
    <w:sdtContent>
      <w:p w14:paraId="33F5B7AF" w14:textId="631C765D" w:rsidR="00774849" w:rsidRDefault="00385495" w:rsidP="00DF3A95">
        <w:pPr>
          <w:pStyle w:val="Albiomaen-tterapport"/>
        </w:pPr>
        <w:r>
          <w:t>Nom de l’Association</w:t>
        </w:r>
      </w:p>
    </w:sdtContent>
  </w:sdt>
  <w:p w14:paraId="74947FE0" w14:textId="77777777" w:rsidR="00774849" w:rsidRDefault="00774849" w:rsidP="00774849">
    <w:pPr>
      <w:pStyle w:val="Albiomaen-tterapport"/>
    </w:pPr>
    <w:r w:rsidRPr="004F64B5">
      <w:rPr>
        <w:noProof/>
        <w:lang w:eastAsia="fr-FR"/>
      </w:rPr>
      <mc:AlternateContent>
        <mc:Choice Requires="wps">
          <w:drawing>
            <wp:inline distT="0" distB="0" distL="0" distR="0" wp14:anchorId="48BF1515" wp14:editId="6598A1E4">
              <wp:extent cx="1080000" cy="0"/>
              <wp:effectExtent l="0" t="19050" r="25400" b="19050"/>
              <wp:docPr id="21" name="Connecteur droit 21"/>
              <wp:cNvGraphicFramePr/>
              <a:graphic xmlns:a="http://schemas.openxmlformats.org/drawingml/2006/main">
                <a:graphicData uri="http://schemas.microsoft.com/office/word/2010/wordprocessingShape">
                  <wps:wsp>
                    <wps:cNvCnPr/>
                    <wps:spPr>
                      <a:xfrm>
                        <a:off x="0" y="0"/>
                        <a:ext cx="1080000" cy="0"/>
                      </a:xfrm>
                      <a:prstGeom prst="line">
                        <a:avLst/>
                      </a:prstGeom>
                      <a:ln w="38100"/>
                    </wps:spPr>
                    <wps:style>
                      <a:lnRef idx="3">
                        <a:schemeClr val="accent1"/>
                      </a:lnRef>
                      <a:fillRef idx="0">
                        <a:schemeClr val="accent1"/>
                      </a:fillRef>
                      <a:effectRef idx="2">
                        <a:schemeClr val="accent1"/>
                      </a:effectRef>
                      <a:fontRef idx="minor">
                        <a:schemeClr val="tx1"/>
                      </a:fontRef>
                    </wps:style>
                    <wps:bodyPr/>
                  </wps:wsp>
                </a:graphicData>
              </a:graphic>
            </wp:inline>
          </w:drawing>
        </mc:Choice>
        <mc:Fallback>
          <w:pict>
            <v:line w14:anchorId="5F3B9308" id="Connecteur droit 21" o:spid="_x0000_s1026" style="visibility:visible;mso-wrap-style:square;mso-left-percent:-10001;mso-top-percent:-10001;mso-position-horizontal:absolute;mso-position-horizontal-relative:char;mso-position-vertical:absolute;mso-position-vertical-relative:line;mso-left-percent:-10001;mso-top-percent:-10001" from="0,0" to="85.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" strokecolor="#7c9d3e [3204]" strokeweight="3pt">
              <v:stroke joinstyle="miter"/>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re "/>
      <w:tag w:val="Titre"/>
      <w:id w:val="162673596"/>
      <w:dataBinding w:prefixMappings="xmlns:ns0='http://purl.org/dc/elements/1.1/' xmlns:ns1='http://schemas.openxmlformats.org/package/2006/metadata/core-properties' " w:xpath="/ns1:coreProperties[1]/ns0:title[1]" w:storeItemID="{6C3C8BC8-F283-45AE-878A-BAB7291924A1}"/>
      <w:text/>
    </w:sdtPr>
    <w:sdtEndPr/>
    <w:sdtContent>
      <w:p w14:paraId="6CAEAF6D" w14:textId="1BC40D6E" w:rsidR="002E6A4D" w:rsidRPr="004F64B5" w:rsidRDefault="00385495" w:rsidP="002E6A4D">
        <w:pPr>
          <w:pStyle w:val="Albiomaen-tterapport"/>
        </w:pPr>
        <w:r>
          <w:t>Nom du Projet</w:t>
        </w:r>
      </w:p>
    </w:sdtContent>
  </w:sdt>
  <w:sdt>
    <w:sdtPr>
      <w:alias w:val="Sous-titre"/>
      <w:tag w:val="Sous-titre"/>
      <w:id w:val="-162312489"/>
      <w:dataBinding w:prefixMappings="xmlns:ns0='http://purl.org/dc/elements/1.1/' xmlns:ns1='http://schemas.openxmlformats.org/package/2006/metadata/core-properties' " w:xpath="/ns1:coreProperties[1]/ns0:subject[1]" w:storeItemID="{6C3C8BC8-F283-45AE-878A-BAB7291924A1}"/>
      <w:text/>
    </w:sdtPr>
    <w:sdtEndPr/>
    <w:sdtContent>
      <w:p w14:paraId="048CCC42" w14:textId="02CF9370" w:rsidR="002E6A4D" w:rsidRDefault="00385495" w:rsidP="002E6A4D">
        <w:pPr>
          <w:pStyle w:val="Albiomaen-tterapport"/>
        </w:pPr>
        <w:r>
          <w:t>Nom de l’Association</w:t>
        </w:r>
      </w:p>
    </w:sdtContent>
  </w:sdt>
  <w:p w14:paraId="15D53E43" w14:textId="6A60F1E1" w:rsidR="00E92760" w:rsidRPr="002E6A4D" w:rsidRDefault="002E6A4D" w:rsidP="002E6A4D">
    <w:pPr>
      <w:pStyle w:val="Albiomaen-tterapport"/>
    </w:pPr>
    <w:r w:rsidRPr="004F64B5">
      <w:rPr>
        <w:noProof/>
        <w:lang w:eastAsia="fr-FR"/>
      </w:rPr>
      <mc:AlternateContent>
        <mc:Choice Requires="wps">
          <w:drawing>
            <wp:inline distT="0" distB="0" distL="0" distR="0" wp14:anchorId="0383D63C" wp14:editId="73BE6621">
              <wp:extent cx="1080000" cy="0"/>
              <wp:effectExtent l="0" t="19050" r="25400" b="19050"/>
              <wp:docPr id="784804668" name="Connecteur droit 784804668"/>
              <wp:cNvGraphicFramePr/>
              <a:graphic xmlns:a="http://schemas.openxmlformats.org/drawingml/2006/main">
                <a:graphicData uri="http://schemas.microsoft.com/office/word/2010/wordprocessingShape">
                  <wps:wsp>
                    <wps:cNvCnPr/>
                    <wps:spPr>
                      <a:xfrm>
                        <a:off x="0" y="0"/>
                        <a:ext cx="1080000" cy="0"/>
                      </a:xfrm>
                      <a:prstGeom prst="line">
                        <a:avLst/>
                      </a:prstGeom>
                      <a:ln w="38100"/>
                    </wps:spPr>
                    <wps:style>
                      <a:lnRef idx="3">
                        <a:schemeClr val="accent1"/>
                      </a:lnRef>
                      <a:fillRef idx="0">
                        <a:schemeClr val="accent1"/>
                      </a:fillRef>
                      <a:effectRef idx="2">
                        <a:schemeClr val="accent1"/>
                      </a:effectRef>
                      <a:fontRef idx="minor">
                        <a:schemeClr val="tx1"/>
                      </a:fontRef>
                    </wps:style>
                    <wps:bodyPr/>
                  </wps:wsp>
                </a:graphicData>
              </a:graphic>
            </wp:inline>
          </w:drawing>
        </mc:Choice>
        <mc:Fallback>
          <w:pict>
            <v:line w14:anchorId="3D761F34" id="Connecteur droit 784804668" o:spid="_x0000_s1026" style="visibility:visible;mso-wrap-style:square;mso-left-percent:-10001;mso-top-percent:-10001;mso-position-horizontal:absolute;mso-position-horizontal-relative:char;mso-position-vertical:absolute;mso-position-vertical-relative:line;mso-left-percent:-10001;mso-top-percent:-10001" from="0,0" to="85.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" strokecolor="#7c9d3e [3204]" strokeweight="3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49C"/>
    <w:multiLevelType w:val="multilevel"/>
    <w:tmpl w:val="CB540B88"/>
    <w:lvl w:ilvl="0">
      <w:start w:val="1"/>
      <w:numFmt w:val="decimal"/>
      <w:pStyle w:val="Albiomatitre1rapport"/>
      <w:lvlText w:val="%1."/>
      <w:lvlJc w:val="left"/>
      <w:pPr>
        <w:tabs>
          <w:tab w:val="num" w:pos="1134"/>
        </w:tabs>
        <w:ind w:left="1134" w:hanging="1134"/>
      </w:pPr>
      <w:rPr>
        <w:rFonts w:ascii="Georgia" w:hAnsi="Georgia" w:hint="default"/>
        <w:b w:val="0"/>
        <w:i/>
        <w:color w:val="7C9D3E" w:themeColor="background2"/>
        <w:sz w:val="56"/>
      </w:rPr>
    </w:lvl>
    <w:lvl w:ilvl="1">
      <w:start w:val="1"/>
      <w:numFmt w:val="decimal"/>
      <w:pStyle w:val="Albiomatitre2rapport"/>
      <w:lvlText w:val="%1.%2."/>
      <w:lvlJc w:val="left"/>
      <w:pPr>
        <w:tabs>
          <w:tab w:val="num" w:pos="1134"/>
        </w:tabs>
        <w:ind w:left="1134" w:hanging="1134"/>
      </w:pPr>
      <w:rPr>
        <w:rFonts w:ascii="Verdana" w:hAnsi="Verdana" w:hint="default"/>
        <w:b w:val="0"/>
        <w:i w:val="0"/>
        <w:strike w:val="0"/>
        <w:dstrike w:val="0"/>
        <w:color w:val="auto"/>
        <w:sz w:val="32"/>
      </w:rPr>
    </w:lvl>
    <w:lvl w:ilvl="2">
      <w:start w:val="1"/>
      <w:numFmt w:val="decimal"/>
      <w:pStyle w:val="Albiomatitre3rapport"/>
      <w:lvlText w:val="%1.%2.%3."/>
      <w:lvlJc w:val="left"/>
      <w:pPr>
        <w:tabs>
          <w:tab w:val="num" w:pos="1134"/>
        </w:tabs>
        <w:ind w:left="1134" w:hanging="1134"/>
      </w:pPr>
      <w:rPr>
        <w:rFonts w:ascii="Verdana" w:hAnsi="Verdana" w:hint="default"/>
        <w:b w:val="0"/>
        <w:i w:val="0"/>
        <w:color w:val="auto"/>
        <w:sz w:val="28"/>
      </w:rPr>
    </w:lvl>
    <w:lvl w:ilvl="3">
      <w:start w:val="1"/>
      <w:numFmt w:val="decimal"/>
      <w:pStyle w:val="Albiomatitre4rapport"/>
      <w:lvlText w:val="%1.%2.%3.%4."/>
      <w:lvlJc w:val="left"/>
      <w:pPr>
        <w:tabs>
          <w:tab w:val="num" w:pos="1418"/>
        </w:tabs>
        <w:ind w:left="1418" w:hanging="1418"/>
      </w:pPr>
      <w:rPr>
        <w:rFonts w:ascii="Verdana" w:hAnsi="Verdana" w:hint="default"/>
        <w:b w:val="0"/>
        <w:i w:val="0"/>
        <w:color w:val="auto"/>
        <w:sz w:val="24"/>
      </w:rPr>
    </w:lvl>
    <w:lvl w:ilvl="4">
      <w:start w:val="1"/>
      <w:numFmt w:val="none"/>
      <w:lvlRestart w:val="2"/>
      <w:lvlText w:val=""/>
      <w:lvlJc w:val="left"/>
      <w:pPr>
        <w:tabs>
          <w:tab w:val="num" w:pos="1701"/>
        </w:tabs>
        <w:ind w:left="1701" w:hanging="1701"/>
      </w:pPr>
      <w:rPr>
        <w:rFonts w:ascii="Verdana" w:hAnsi="Verdana" w:hint="default"/>
        <w:color w:val="000000"/>
      </w:rPr>
    </w:lvl>
    <w:lvl w:ilvl="5">
      <w:start w:val="1"/>
      <w:numFmt w:val="none"/>
      <w:lvlRestart w:val="3"/>
      <w:lvlText w:val=""/>
      <w:lvlJc w:val="left"/>
      <w:pPr>
        <w:tabs>
          <w:tab w:val="num" w:pos="1701"/>
        </w:tabs>
        <w:ind w:left="1701" w:hanging="1701"/>
      </w:pPr>
      <w:rPr>
        <w:rFonts w:ascii="Verdana" w:hAnsi="Verdana" w:hint="default"/>
        <w:color w:val="000000"/>
      </w:rPr>
    </w:lvl>
    <w:lvl w:ilvl="6">
      <w:start w:val="1"/>
      <w:numFmt w:val="none"/>
      <w:lvlText w:val=""/>
      <w:lvlJc w:val="left"/>
      <w:pPr>
        <w:tabs>
          <w:tab w:val="num" w:pos="1134"/>
        </w:tabs>
        <w:ind w:left="1134" w:hanging="1134"/>
      </w:pPr>
      <w:rPr>
        <w:rFonts w:hint="default"/>
        <w:color w:val="000000"/>
      </w:rPr>
    </w:lvl>
    <w:lvl w:ilvl="7">
      <w:start w:val="1"/>
      <w:numFmt w:val="none"/>
      <w:lvlText w:val=""/>
      <w:lvlJc w:val="left"/>
      <w:pPr>
        <w:tabs>
          <w:tab w:val="num" w:pos="1134"/>
        </w:tabs>
        <w:ind w:left="1134" w:hanging="1134"/>
      </w:pPr>
      <w:rPr>
        <w:rFonts w:hint="default"/>
        <w:color w:val="000000"/>
      </w:rPr>
    </w:lvl>
    <w:lvl w:ilvl="8">
      <w:start w:val="1"/>
      <w:numFmt w:val="none"/>
      <w:lvlText w:val=""/>
      <w:lvlJc w:val="left"/>
      <w:pPr>
        <w:tabs>
          <w:tab w:val="num" w:pos="1134"/>
        </w:tabs>
        <w:ind w:left="1134" w:hanging="1134"/>
      </w:pPr>
      <w:rPr>
        <w:rFonts w:hint="default"/>
        <w:color w:val="000000"/>
      </w:rPr>
    </w:lvl>
  </w:abstractNum>
  <w:abstractNum w:abstractNumId="1" w15:restartNumberingAfterBreak="0">
    <w:nsid w:val="0EBF7A89"/>
    <w:multiLevelType w:val="hybridMultilevel"/>
    <w:tmpl w:val="72B4EE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D0866AC"/>
    <w:multiLevelType w:val="hybridMultilevel"/>
    <w:tmpl w:val="344212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76A3ABD"/>
    <w:multiLevelType w:val="multilevel"/>
    <w:tmpl w:val="D8FE222C"/>
    <w:styleLink w:val="Style1"/>
    <w:lvl w:ilvl="0">
      <w:start w:val="1"/>
      <w:numFmt w:val="bullet"/>
      <w:lvlText w:val="•"/>
      <w:lvlJc w:val="left"/>
      <w:pPr>
        <w:ind w:left="530" w:hanging="170"/>
      </w:pPr>
      <w:rPr>
        <w:rFonts w:ascii="Verdana" w:hAnsi="Verdana" w:hint="default"/>
        <w:color w:val="759E3B"/>
        <w:sz w:val="18"/>
      </w:rPr>
    </w:lvl>
    <w:lvl w:ilvl="1">
      <w:start w:val="1"/>
      <w:numFmt w:val="bullet"/>
      <w:lvlText w:val="•"/>
      <w:lvlJc w:val="left"/>
      <w:pPr>
        <w:tabs>
          <w:tab w:val="num" w:pos="1021"/>
        </w:tabs>
        <w:ind w:left="1191" w:hanging="170"/>
      </w:pPr>
      <w:rPr>
        <w:rFonts w:ascii="Verdana" w:hAnsi="Verdana" w:hint="default"/>
        <w:color w:val="96999C"/>
      </w:rPr>
    </w:lvl>
    <w:lvl w:ilvl="2">
      <w:start w:val="1"/>
      <w:numFmt w:val="bullet"/>
      <w:lvlText w:val="-"/>
      <w:lvlJc w:val="left"/>
      <w:pPr>
        <w:ind w:left="1701" w:hanging="170"/>
      </w:pPr>
      <w:rPr>
        <w:rFonts w:ascii="Verdana" w:hAnsi="Verdana" w:hint="default"/>
      </w:rPr>
    </w:lvl>
    <w:lvl w:ilvl="3">
      <w:start w:val="1"/>
      <w:numFmt w:val="bullet"/>
      <w:lvlText w:val=""/>
      <w:lvlJc w:val="left"/>
      <w:pPr>
        <w:ind w:left="1290" w:hanging="360"/>
      </w:pPr>
      <w:rPr>
        <w:rFonts w:ascii="Symbol" w:hAnsi="Symbol" w:hint="default"/>
      </w:rPr>
    </w:lvl>
    <w:lvl w:ilvl="4">
      <w:start w:val="1"/>
      <w:numFmt w:val="bullet"/>
      <w:lvlText w:val=""/>
      <w:lvlJc w:val="left"/>
      <w:pPr>
        <w:ind w:left="1650" w:hanging="360"/>
      </w:pPr>
      <w:rPr>
        <w:rFonts w:ascii="Symbol" w:hAnsi="Symbol" w:hint="default"/>
      </w:rPr>
    </w:lvl>
    <w:lvl w:ilvl="5">
      <w:start w:val="1"/>
      <w:numFmt w:val="bullet"/>
      <w:lvlText w:val=""/>
      <w:lvlJc w:val="left"/>
      <w:pPr>
        <w:ind w:left="2010" w:hanging="360"/>
      </w:pPr>
      <w:rPr>
        <w:rFonts w:ascii="Wingdings" w:hAnsi="Wingdings" w:hint="default"/>
      </w:rPr>
    </w:lvl>
    <w:lvl w:ilvl="6">
      <w:start w:val="1"/>
      <w:numFmt w:val="bullet"/>
      <w:lvlText w:val=""/>
      <w:lvlJc w:val="left"/>
      <w:pPr>
        <w:ind w:left="2370" w:hanging="360"/>
      </w:pPr>
      <w:rPr>
        <w:rFonts w:ascii="Wingdings" w:hAnsi="Wingdings" w:hint="default"/>
      </w:rPr>
    </w:lvl>
    <w:lvl w:ilvl="7">
      <w:start w:val="1"/>
      <w:numFmt w:val="bullet"/>
      <w:lvlText w:val=""/>
      <w:lvlJc w:val="left"/>
      <w:pPr>
        <w:ind w:left="2730" w:hanging="360"/>
      </w:pPr>
      <w:rPr>
        <w:rFonts w:ascii="Symbol" w:hAnsi="Symbol" w:hint="default"/>
      </w:rPr>
    </w:lvl>
    <w:lvl w:ilvl="8">
      <w:start w:val="1"/>
      <w:numFmt w:val="bullet"/>
      <w:lvlText w:val=""/>
      <w:lvlJc w:val="left"/>
      <w:pPr>
        <w:ind w:left="3090" w:hanging="360"/>
      </w:pPr>
      <w:rPr>
        <w:rFonts w:ascii="Symbol" w:hAnsi="Symbol" w:hint="default"/>
      </w:rPr>
    </w:lvl>
  </w:abstractNum>
  <w:abstractNum w:abstractNumId="4" w15:restartNumberingAfterBreak="0">
    <w:nsid w:val="531637CE"/>
    <w:multiLevelType w:val="multilevel"/>
    <w:tmpl w:val="39D04C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21D3E76"/>
    <w:multiLevelType w:val="multilevel"/>
    <w:tmpl w:val="E0F820E6"/>
    <w:lvl w:ilvl="0">
      <w:start w:val="1"/>
      <w:numFmt w:val="decimal"/>
      <w:pStyle w:val="Albiomanotedetableau"/>
      <w:lvlText w:val="%1."/>
      <w:lvlJc w:val="left"/>
      <w:pPr>
        <w:tabs>
          <w:tab w:val="num" w:pos="284"/>
        </w:tabs>
        <w:ind w:left="284" w:hanging="284"/>
      </w:pPr>
      <w:rPr>
        <w:rFonts w:hint="default"/>
        <w:sz w:val="14"/>
      </w:rPr>
    </w:lvl>
    <w:lvl w:ilvl="1">
      <w:start w:val="1"/>
      <w:numFmt w:val="bullet"/>
      <w:lvlText w:val="-"/>
      <w:lvlJc w:val="left"/>
      <w:pPr>
        <w:tabs>
          <w:tab w:val="num" w:pos="568"/>
        </w:tabs>
        <w:ind w:left="568" w:hanging="284"/>
      </w:pPr>
      <w:rPr>
        <w:rFonts w:ascii="Verdana" w:hAnsi="Verdana" w:hint="default"/>
        <w:b w:val="0"/>
        <w:i w:val="0"/>
        <w:color w:val="auto"/>
      </w:rPr>
    </w:lvl>
    <w:lvl w:ilvl="2">
      <w:start w:val="1"/>
      <w:numFmt w:val="bullet"/>
      <w:lvlText w:val="-"/>
      <w:lvlJc w:val="left"/>
      <w:pPr>
        <w:tabs>
          <w:tab w:val="num" w:pos="852"/>
        </w:tabs>
        <w:ind w:left="852" w:hanging="284"/>
      </w:pPr>
      <w:rPr>
        <w:rFonts w:ascii="Verdana" w:hAnsi="Verdana" w:hint="default"/>
        <w:color w:val="auto"/>
      </w:rPr>
    </w:lvl>
    <w:lvl w:ilvl="3">
      <w:start w:val="1"/>
      <w:numFmt w:val="bullet"/>
      <w:lvlText w:val="-"/>
      <w:lvlJc w:val="left"/>
      <w:pPr>
        <w:tabs>
          <w:tab w:val="num" w:pos="1136"/>
        </w:tabs>
        <w:ind w:left="1136" w:hanging="284"/>
      </w:pPr>
      <w:rPr>
        <w:rFonts w:ascii="Verdana" w:hAnsi="Verdana" w:hint="default"/>
        <w:color w:val="auto"/>
      </w:rPr>
    </w:lvl>
    <w:lvl w:ilvl="4">
      <w:start w:val="1"/>
      <w:numFmt w:val="bullet"/>
      <w:lvlText w:val="-"/>
      <w:lvlJc w:val="left"/>
      <w:pPr>
        <w:tabs>
          <w:tab w:val="num" w:pos="1420"/>
        </w:tabs>
        <w:ind w:left="1420" w:hanging="284"/>
      </w:pPr>
      <w:rPr>
        <w:rFonts w:ascii="Verdana" w:hAnsi="Verdana" w:hint="default"/>
        <w:color w:val="auto"/>
      </w:rPr>
    </w:lvl>
    <w:lvl w:ilvl="5">
      <w:start w:val="1"/>
      <w:numFmt w:val="bullet"/>
      <w:lvlText w:val="-"/>
      <w:lvlJc w:val="left"/>
      <w:pPr>
        <w:tabs>
          <w:tab w:val="num" w:pos="1704"/>
        </w:tabs>
        <w:ind w:left="1704" w:hanging="284"/>
      </w:pPr>
      <w:rPr>
        <w:rFonts w:ascii="Verdana" w:hAnsi="Verdana" w:hint="default"/>
        <w:color w:val="auto"/>
      </w:rPr>
    </w:lvl>
    <w:lvl w:ilvl="6">
      <w:start w:val="1"/>
      <w:numFmt w:val="bullet"/>
      <w:lvlText w:val="-"/>
      <w:lvlJc w:val="left"/>
      <w:pPr>
        <w:tabs>
          <w:tab w:val="num" w:pos="1988"/>
        </w:tabs>
        <w:ind w:left="1988" w:hanging="284"/>
      </w:pPr>
      <w:rPr>
        <w:rFonts w:ascii="Verdana" w:hAnsi="Verdana" w:hint="default"/>
        <w:color w:val="auto"/>
      </w:rPr>
    </w:lvl>
    <w:lvl w:ilvl="7">
      <w:start w:val="1"/>
      <w:numFmt w:val="bullet"/>
      <w:lvlText w:val="-"/>
      <w:lvlJc w:val="left"/>
      <w:pPr>
        <w:tabs>
          <w:tab w:val="num" w:pos="2272"/>
        </w:tabs>
        <w:ind w:left="2272" w:hanging="284"/>
      </w:pPr>
      <w:rPr>
        <w:rFonts w:ascii="Verdana" w:hAnsi="Verdana" w:hint="default"/>
        <w:color w:val="auto"/>
      </w:rPr>
    </w:lvl>
    <w:lvl w:ilvl="8">
      <w:start w:val="1"/>
      <w:numFmt w:val="bullet"/>
      <w:lvlText w:val="-"/>
      <w:lvlJc w:val="left"/>
      <w:pPr>
        <w:tabs>
          <w:tab w:val="num" w:pos="2556"/>
        </w:tabs>
        <w:ind w:left="2556" w:hanging="284"/>
      </w:pPr>
      <w:rPr>
        <w:rFonts w:ascii="Verdana" w:hAnsi="Verdana" w:hint="default"/>
        <w:color w:val="auto"/>
      </w:rPr>
    </w:lvl>
  </w:abstractNum>
  <w:abstractNum w:abstractNumId="6" w15:restartNumberingAfterBreak="0">
    <w:nsid w:val="64D92F2F"/>
    <w:multiLevelType w:val="hybridMultilevel"/>
    <w:tmpl w:val="8EB6731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692B560C"/>
    <w:multiLevelType w:val="multilevel"/>
    <w:tmpl w:val="DE46E754"/>
    <w:lvl w:ilvl="0">
      <w:start w:val="1"/>
      <w:numFmt w:val="decimal"/>
      <w:pStyle w:val="Albiomalistenumrote"/>
      <w:lvlText w:val="%1."/>
      <w:lvlJc w:val="left"/>
      <w:pPr>
        <w:tabs>
          <w:tab w:val="num" w:pos="454"/>
        </w:tabs>
        <w:ind w:left="454" w:hanging="454"/>
      </w:pPr>
      <w:rPr>
        <w:rFonts w:hint="default"/>
        <w:b w:val="0"/>
        <w:i w:val="0"/>
        <w:color w:val="7C9D3E" w:themeColor="background2"/>
        <w:sz w:val="18"/>
      </w:rPr>
    </w:lvl>
    <w:lvl w:ilvl="1">
      <w:start w:val="1"/>
      <w:numFmt w:val="lowerLetter"/>
      <w:lvlText w:val="%2."/>
      <w:lvlJc w:val="left"/>
      <w:pPr>
        <w:tabs>
          <w:tab w:val="num" w:pos="908"/>
        </w:tabs>
        <w:ind w:left="908" w:hanging="454"/>
      </w:pPr>
      <w:rPr>
        <w:rFonts w:ascii="Verdana" w:hAnsi="Verdana" w:hint="default"/>
        <w:b w:val="0"/>
        <w:i w:val="0"/>
        <w:color w:val="878787" w:themeColor="text2"/>
        <w:sz w:val="18"/>
      </w:rPr>
    </w:lvl>
    <w:lvl w:ilvl="2">
      <w:start w:val="1"/>
      <w:numFmt w:val="none"/>
      <w:lvlText w:val="-"/>
      <w:lvlJc w:val="left"/>
      <w:pPr>
        <w:tabs>
          <w:tab w:val="num" w:pos="1362"/>
        </w:tabs>
        <w:ind w:left="1362" w:hanging="454"/>
      </w:pPr>
      <w:rPr>
        <w:rFonts w:ascii="Verdana" w:hAnsi="Verdana" w:hint="default"/>
        <w:b w:val="0"/>
        <w:i w:val="0"/>
        <w:color w:val="878787" w:themeColor="text2"/>
        <w:sz w:val="18"/>
      </w:rPr>
    </w:lvl>
    <w:lvl w:ilvl="3">
      <w:start w:val="1"/>
      <w:numFmt w:val="bullet"/>
      <w:lvlText w:val="-"/>
      <w:lvlJc w:val="left"/>
      <w:pPr>
        <w:tabs>
          <w:tab w:val="num" w:pos="1816"/>
        </w:tabs>
        <w:ind w:left="1816" w:hanging="454"/>
      </w:pPr>
      <w:rPr>
        <w:rFonts w:ascii="Verdana" w:hAnsi="Verdana" w:hint="default"/>
        <w:color w:val="878787" w:themeColor="text2"/>
      </w:rPr>
    </w:lvl>
    <w:lvl w:ilvl="4">
      <w:start w:val="1"/>
      <w:numFmt w:val="bullet"/>
      <w:lvlText w:val="-"/>
      <w:lvlJc w:val="left"/>
      <w:pPr>
        <w:tabs>
          <w:tab w:val="num" w:pos="2270"/>
        </w:tabs>
        <w:ind w:left="2270" w:hanging="454"/>
      </w:pPr>
      <w:rPr>
        <w:rFonts w:ascii="Verdana" w:hAnsi="Verdana" w:hint="default"/>
        <w:color w:val="878787" w:themeColor="text2"/>
      </w:rPr>
    </w:lvl>
    <w:lvl w:ilvl="5">
      <w:start w:val="1"/>
      <w:numFmt w:val="bullet"/>
      <w:lvlText w:val="-"/>
      <w:lvlJc w:val="left"/>
      <w:pPr>
        <w:tabs>
          <w:tab w:val="num" w:pos="2724"/>
        </w:tabs>
        <w:ind w:left="2724" w:hanging="454"/>
      </w:pPr>
      <w:rPr>
        <w:rFonts w:ascii="Verdana" w:hAnsi="Verdana" w:hint="default"/>
        <w:color w:val="878787" w:themeColor="text2"/>
      </w:rPr>
    </w:lvl>
    <w:lvl w:ilvl="6">
      <w:start w:val="1"/>
      <w:numFmt w:val="bullet"/>
      <w:lvlText w:val="-"/>
      <w:lvlJc w:val="left"/>
      <w:pPr>
        <w:tabs>
          <w:tab w:val="num" w:pos="3178"/>
        </w:tabs>
        <w:ind w:left="3178" w:hanging="454"/>
      </w:pPr>
      <w:rPr>
        <w:rFonts w:ascii="Verdana" w:hAnsi="Verdana" w:hint="default"/>
        <w:color w:val="878787" w:themeColor="text2"/>
      </w:rPr>
    </w:lvl>
    <w:lvl w:ilvl="7">
      <w:start w:val="1"/>
      <w:numFmt w:val="bullet"/>
      <w:lvlText w:val="-"/>
      <w:lvlJc w:val="left"/>
      <w:pPr>
        <w:tabs>
          <w:tab w:val="num" w:pos="3632"/>
        </w:tabs>
        <w:ind w:left="3632" w:hanging="454"/>
      </w:pPr>
      <w:rPr>
        <w:rFonts w:ascii="Verdana" w:hAnsi="Verdana" w:hint="default"/>
        <w:color w:val="878787" w:themeColor="text2"/>
      </w:rPr>
    </w:lvl>
    <w:lvl w:ilvl="8">
      <w:start w:val="1"/>
      <w:numFmt w:val="bullet"/>
      <w:lvlText w:val="-"/>
      <w:lvlJc w:val="left"/>
      <w:pPr>
        <w:tabs>
          <w:tab w:val="num" w:pos="4086"/>
        </w:tabs>
        <w:ind w:left="4086" w:hanging="454"/>
      </w:pPr>
      <w:rPr>
        <w:rFonts w:ascii="Verdana" w:hAnsi="Verdana" w:hint="default"/>
        <w:color w:val="878787" w:themeColor="text2"/>
      </w:rPr>
    </w:lvl>
  </w:abstractNum>
  <w:abstractNum w:abstractNumId="8" w15:restartNumberingAfterBreak="0">
    <w:nsid w:val="71CC6374"/>
    <w:multiLevelType w:val="hybridMultilevel"/>
    <w:tmpl w:val="944A5808"/>
    <w:lvl w:ilvl="0" w:tplc="AEE8761E">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62A6EF8"/>
    <w:multiLevelType w:val="multilevel"/>
    <w:tmpl w:val="6E041224"/>
    <w:lvl w:ilvl="0">
      <w:start w:val="1"/>
      <w:numFmt w:val="bullet"/>
      <w:pStyle w:val="Albiomapuces"/>
      <w:lvlText w:val=""/>
      <w:lvlJc w:val="left"/>
      <w:pPr>
        <w:tabs>
          <w:tab w:val="num" w:pos="454"/>
        </w:tabs>
        <w:ind w:left="454" w:hanging="454"/>
      </w:pPr>
      <w:rPr>
        <w:rFonts w:ascii="Wingdings" w:hAnsi="Wingdings" w:hint="default"/>
        <w:color w:val="7C9D3E" w:themeColor="background2"/>
      </w:rPr>
    </w:lvl>
    <w:lvl w:ilvl="1">
      <w:start w:val="1"/>
      <w:numFmt w:val="bullet"/>
      <w:lvlText w:val="-"/>
      <w:lvlJc w:val="left"/>
      <w:pPr>
        <w:tabs>
          <w:tab w:val="num" w:pos="908"/>
        </w:tabs>
        <w:ind w:left="908" w:hanging="454"/>
      </w:pPr>
      <w:rPr>
        <w:rFonts w:ascii="Verdana" w:hAnsi="Verdana" w:hint="default"/>
        <w:color w:val="878787" w:themeColor="text2"/>
      </w:rPr>
    </w:lvl>
    <w:lvl w:ilvl="2">
      <w:start w:val="1"/>
      <w:numFmt w:val="bullet"/>
      <w:lvlText w:val="-"/>
      <w:lvlJc w:val="left"/>
      <w:pPr>
        <w:tabs>
          <w:tab w:val="num" w:pos="1362"/>
        </w:tabs>
        <w:ind w:left="1362" w:hanging="454"/>
      </w:pPr>
      <w:rPr>
        <w:rFonts w:ascii="Verdana" w:hAnsi="Verdana" w:hint="default"/>
        <w:color w:val="878787" w:themeColor="text2"/>
      </w:rPr>
    </w:lvl>
    <w:lvl w:ilvl="3">
      <w:start w:val="1"/>
      <w:numFmt w:val="bullet"/>
      <w:lvlText w:val="-"/>
      <w:lvlJc w:val="left"/>
      <w:pPr>
        <w:tabs>
          <w:tab w:val="num" w:pos="1816"/>
        </w:tabs>
        <w:ind w:left="1816" w:hanging="454"/>
      </w:pPr>
      <w:rPr>
        <w:rFonts w:ascii="Verdana" w:hAnsi="Verdana" w:hint="default"/>
        <w:color w:val="878787" w:themeColor="text2"/>
      </w:rPr>
    </w:lvl>
    <w:lvl w:ilvl="4">
      <w:start w:val="1"/>
      <w:numFmt w:val="bullet"/>
      <w:lvlText w:val="-"/>
      <w:lvlJc w:val="left"/>
      <w:pPr>
        <w:tabs>
          <w:tab w:val="num" w:pos="2270"/>
        </w:tabs>
        <w:ind w:left="2270" w:hanging="454"/>
      </w:pPr>
      <w:rPr>
        <w:rFonts w:ascii="Verdana" w:hAnsi="Verdana" w:hint="default"/>
        <w:color w:val="878787" w:themeColor="text2"/>
      </w:rPr>
    </w:lvl>
    <w:lvl w:ilvl="5">
      <w:start w:val="1"/>
      <w:numFmt w:val="bullet"/>
      <w:lvlText w:val="-"/>
      <w:lvlJc w:val="left"/>
      <w:pPr>
        <w:tabs>
          <w:tab w:val="num" w:pos="2724"/>
        </w:tabs>
        <w:ind w:left="2724" w:hanging="454"/>
      </w:pPr>
      <w:rPr>
        <w:rFonts w:ascii="Verdana" w:hAnsi="Verdana" w:hint="default"/>
        <w:color w:val="878787" w:themeColor="text2"/>
      </w:rPr>
    </w:lvl>
    <w:lvl w:ilvl="6">
      <w:start w:val="1"/>
      <w:numFmt w:val="bullet"/>
      <w:lvlText w:val="-"/>
      <w:lvlJc w:val="left"/>
      <w:pPr>
        <w:tabs>
          <w:tab w:val="num" w:pos="3178"/>
        </w:tabs>
        <w:ind w:left="3178" w:hanging="454"/>
      </w:pPr>
      <w:rPr>
        <w:rFonts w:ascii="Verdana" w:hAnsi="Verdana" w:hint="default"/>
        <w:color w:val="878787" w:themeColor="text2"/>
      </w:rPr>
    </w:lvl>
    <w:lvl w:ilvl="7">
      <w:start w:val="1"/>
      <w:numFmt w:val="bullet"/>
      <w:lvlText w:val="-"/>
      <w:lvlJc w:val="left"/>
      <w:pPr>
        <w:tabs>
          <w:tab w:val="num" w:pos="3632"/>
        </w:tabs>
        <w:ind w:left="3632" w:hanging="454"/>
      </w:pPr>
      <w:rPr>
        <w:rFonts w:ascii="Verdana" w:hAnsi="Verdana" w:hint="default"/>
        <w:color w:val="878787" w:themeColor="text2"/>
      </w:rPr>
    </w:lvl>
    <w:lvl w:ilvl="8">
      <w:start w:val="1"/>
      <w:numFmt w:val="bullet"/>
      <w:lvlText w:val="-"/>
      <w:lvlJc w:val="left"/>
      <w:pPr>
        <w:tabs>
          <w:tab w:val="num" w:pos="4086"/>
        </w:tabs>
        <w:ind w:left="4086" w:hanging="454"/>
      </w:pPr>
      <w:rPr>
        <w:rFonts w:ascii="Verdana" w:hAnsi="Verdana" w:hint="default"/>
        <w:color w:val="878787" w:themeColor="text2"/>
      </w:rPr>
    </w:lvl>
  </w:abstractNum>
  <w:abstractNum w:abstractNumId="10" w15:restartNumberingAfterBreak="0">
    <w:nsid w:val="7DAC1588"/>
    <w:multiLevelType w:val="multilevel"/>
    <w:tmpl w:val="79E22F6C"/>
    <w:lvl w:ilvl="0">
      <w:start w:val="1"/>
      <w:numFmt w:val="bullet"/>
      <w:pStyle w:val="Albiomapucestableau"/>
      <w:lvlText w:val=""/>
      <w:lvlJc w:val="left"/>
      <w:pPr>
        <w:tabs>
          <w:tab w:val="num" w:pos="284"/>
        </w:tabs>
        <w:ind w:left="284" w:hanging="284"/>
      </w:pPr>
      <w:rPr>
        <w:rFonts w:ascii="Wingdings" w:hAnsi="Wingdings" w:hint="default"/>
        <w:color w:val="7C9D3E" w:themeColor="background2"/>
      </w:rPr>
    </w:lvl>
    <w:lvl w:ilvl="1">
      <w:start w:val="1"/>
      <w:numFmt w:val="bullet"/>
      <w:lvlText w:val="-"/>
      <w:lvlJc w:val="left"/>
      <w:pPr>
        <w:tabs>
          <w:tab w:val="num" w:pos="568"/>
        </w:tabs>
        <w:ind w:left="568" w:hanging="284"/>
      </w:pPr>
      <w:rPr>
        <w:rFonts w:ascii="Verdana" w:hAnsi="Verdana" w:hint="default"/>
        <w:color w:val="878787" w:themeColor="text2"/>
      </w:rPr>
    </w:lvl>
    <w:lvl w:ilvl="2">
      <w:start w:val="1"/>
      <w:numFmt w:val="bullet"/>
      <w:lvlText w:val="-"/>
      <w:lvlJc w:val="left"/>
      <w:pPr>
        <w:tabs>
          <w:tab w:val="num" w:pos="852"/>
        </w:tabs>
        <w:ind w:left="852" w:hanging="284"/>
      </w:pPr>
      <w:rPr>
        <w:rFonts w:ascii="Verdana" w:hAnsi="Verdana" w:hint="default"/>
        <w:color w:val="878787" w:themeColor="text2"/>
      </w:rPr>
    </w:lvl>
    <w:lvl w:ilvl="3">
      <w:start w:val="1"/>
      <w:numFmt w:val="bullet"/>
      <w:lvlText w:val="-"/>
      <w:lvlJc w:val="left"/>
      <w:pPr>
        <w:tabs>
          <w:tab w:val="num" w:pos="1136"/>
        </w:tabs>
        <w:ind w:left="1136" w:hanging="284"/>
      </w:pPr>
      <w:rPr>
        <w:rFonts w:ascii="Verdana" w:hAnsi="Verdana" w:hint="default"/>
        <w:color w:val="878787" w:themeColor="text2"/>
      </w:rPr>
    </w:lvl>
    <w:lvl w:ilvl="4">
      <w:start w:val="1"/>
      <w:numFmt w:val="bullet"/>
      <w:lvlText w:val="-"/>
      <w:lvlJc w:val="left"/>
      <w:pPr>
        <w:tabs>
          <w:tab w:val="num" w:pos="1420"/>
        </w:tabs>
        <w:ind w:left="1420" w:hanging="284"/>
      </w:pPr>
      <w:rPr>
        <w:rFonts w:ascii="Verdana" w:hAnsi="Verdana" w:hint="default"/>
        <w:color w:val="878787" w:themeColor="text2"/>
      </w:rPr>
    </w:lvl>
    <w:lvl w:ilvl="5">
      <w:start w:val="1"/>
      <w:numFmt w:val="bullet"/>
      <w:lvlText w:val="-"/>
      <w:lvlJc w:val="left"/>
      <w:pPr>
        <w:tabs>
          <w:tab w:val="num" w:pos="1704"/>
        </w:tabs>
        <w:ind w:left="1704" w:hanging="284"/>
      </w:pPr>
      <w:rPr>
        <w:rFonts w:ascii="Verdana" w:hAnsi="Verdana" w:hint="default"/>
        <w:color w:val="878787" w:themeColor="text2"/>
      </w:rPr>
    </w:lvl>
    <w:lvl w:ilvl="6">
      <w:start w:val="1"/>
      <w:numFmt w:val="bullet"/>
      <w:lvlText w:val="-"/>
      <w:lvlJc w:val="left"/>
      <w:pPr>
        <w:tabs>
          <w:tab w:val="num" w:pos="1988"/>
        </w:tabs>
        <w:ind w:left="1988" w:hanging="284"/>
      </w:pPr>
      <w:rPr>
        <w:rFonts w:ascii="Verdana" w:hAnsi="Verdana" w:hint="default"/>
        <w:color w:val="878787" w:themeColor="text2"/>
      </w:rPr>
    </w:lvl>
    <w:lvl w:ilvl="7">
      <w:start w:val="1"/>
      <w:numFmt w:val="bullet"/>
      <w:lvlText w:val="-"/>
      <w:lvlJc w:val="left"/>
      <w:pPr>
        <w:tabs>
          <w:tab w:val="num" w:pos="2272"/>
        </w:tabs>
        <w:ind w:left="2272" w:hanging="284"/>
      </w:pPr>
      <w:rPr>
        <w:rFonts w:ascii="Verdana" w:hAnsi="Verdana" w:hint="default"/>
        <w:color w:val="878787" w:themeColor="text2"/>
      </w:rPr>
    </w:lvl>
    <w:lvl w:ilvl="8">
      <w:start w:val="1"/>
      <w:numFmt w:val="bullet"/>
      <w:lvlText w:val="-"/>
      <w:lvlJc w:val="left"/>
      <w:pPr>
        <w:tabs>
          <w:tab w:val="num" w:pos="2556"/>
        </w:tabs>
        <w:ind w:left="2556" w:hanging="284"/>
      </w:pPr>
      <w:rPr>
        <w:rFonts w:ascii="Verdana" w:hAnsi="Verdana" w:hint="default"/>
        <w:color w:val="878787" w:themeColor="text2"/>
      </w:rPr>
    </w:lvl>
  </w:abstractNum>
  <w:abstractNum w:abstractNumId="11" w15:restartNumberingAfterBreak="0">
    <w:nsid w:val="7EEC6A1B"/>
    <w:multiLevelType w:val="hybridMultilevel"/>
    <w:tmpl w:val="B3E87D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53506119">
    <w:abstractNumId w:val="3"/>
  </w:num>
  <w:num w:numId="2" w16cid:durableId="691029068">
    <w:abstractNumId w:val="5"/>
  </w:num>
  <w:num w:numId="3" w16cid:durableId="1226185215">
    <w:abstractNumId w:val="10"/>
  </w:num>
  <w:num w:numId="4" w16cid:durableId="1335183502">
    <w:abstractNumId w:val="0"/>
  </w:num>
  <w:num w:numId="5" w16cid:durableId="1557820006">
    <w:abstractNumId w:val="9"/>
  </w:num>
  <w:num w:numId="6" w16cid:durableId="1188104734">
    <w:abstractNumId w:val="7"/>
  </w:num>
  <w:num w:numId="7" w16cid:durableId="1299602473">
    <w:abstractNumId w:val="6"/>
  </w:num>
  <w:num w:numId="8" w16cid:durableId="711929924">
    <w:abstractNumId w:val="4"/>
  </w:num>
  <w:num w:numId="9" w16cid:durableId="1087190586">
    <w:abstractNumId w:val="1"/>
  </w:num>
  <w:num w:numId="10" w16cid:durableId="1248615043">
    <w:abstractNumId w:val="2"/>
  </w:num>
  <w:num w:numId="11" w16cid:durableId="1242570099">
    <w:abstractNumId w:val="8"/>
  </w:num>
  <w:num w:numId="12" w16cid:durableId="81769360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245"/>
    <w:rsid w:val="0000023D"/>
    <w:rsid w:val="00040E6A"/>
    <w:rsid w:val="00042115"/>
    <w:rsid w:val="000426D5"/>
    <w:rsid w:val="00043AC8"/>
    <w:rsid w:val="00045EA5"/>
    <w:rsid w:val="00046888"/>
    <w:rsid w:val="00051390"/>
    <w:rsid w:val="00054C7A"/>
    <w:rsid w:val="00056461"/>
    <w:rsid w:val="0007108F"/>
    <w:rsid w:val="000765BA"/>
    <w:rsid w:val="00080135"/>
    <w:rsid w:val="00080566"/>
    <w:rsid w:val="000854EA"/>
    <w:rsid w:val="00090E4E"/>
    <w:rsid w:val="00090E5B"/>
    <w:rsid w:val="000B6A46"/>
    <w:rsid w:val="000D0C49"/>
    <w:rsid w:val="000D3CAF"/>
    <w:rsid w:val="000D5A9E"/>
    <w:rsid w:val="000E3EF2"/>
    <w:rsid w:val="000E533D"/>
    <w:rsid w:val="000E78D8"/>
    <w:rsid w:val="000F0E8F"/>
    <w:rsid w:val="000F4A1E"/>
    <w:rsid w:val="00100CB1"/>
    <w:rsid w:val="00105208"/>
    <w:rsid w:val="001073EF"/>
    <w:rsid w:val="00110F5E"/>
    <w:rsid w:val="00112F60"/>
    <w:rsid w:val="001139FF"/>
    <w:rsid w:val="00113A49"/>
    <w:rsid w:val="00127DEF"/>
    <w:rsid w:val="0013686F"/>
    <w:rsid w:val="001472F6"/>
    <w:rsid w:val="001525F1"/>
    <w:rsid w:val="00171502"/>
    <w:rsid w:val="001836D8"/>
    <w:rsid w:val="00184D42"/>
    <w:rsid w:val="00196692"/>
    <w:rsid w:val="001A7AFC"/>
    <w:rsid w:val="001C0A6F"/>
    <w:rsid w:val="001C5940"/>
    <w:rsid w:val="001C5FFD"/>
    <w:rsid w:val="001C6816"/>
    <w:rsid w:val="001C7788"/>
    <w:rsid w:val="001E0203"/>
    <w:rsid w:val="001E3E2D"/>
    <w:rsid w:val="001E77CD"/>
    <w:rsid w:val="001F0282"/>
    <w:rsid w:val="002025D1"/>
    <w:rsid w:val="00211C3A"/>
    <w:rsid w:val="0021516D"/>
    <w:rsid w:val="002166B1"/>
    <w:rsid w:val="00221FCC"/>
    <w:rsid w:val="002228ED"/>
    <w:rsid w:val="00230FDC"/>
    <w:rsid w:val="00257C3C"/>
    <w:rsid w:val="00260592"/>
    <w:rsid w:val="0029523A"/>
    <w:rsid w:val="002A4250"/>
    <w:rsid w:val="002B21BC"/>
    <w:rsid w:val="002C4160"/>
    <w:rsid w:val="002C4E66"/>
    <w:rsid w:val="002C5641"/>
    <w:rsid w:val="002E3A7C"/>
    <w:rsid w:val="002E6A4D"/>
    <w:rsid w:val="002F18DE"/>
    <w:rsid w:val="003101CE"/>
    <w:rsid w:val="00310B22"/>
    <w:rsid w:val="003121AF"/>
    <w:rsid w:val="00313DDF"/>
    <w:rsid w:val="00326299"/>
    <w:rsid w:val="00327C04"/>
    <w:rsid w:val="00334346"/>
    <w:rsid w:val="00336FAF"/>
    <w:rsid w:val="00337057"/>
    <w:rsid w:val="00337D6C"/>
    <w:rsid w:val="00344AF2"/>
    <w:rsid w:val="00350446"/>
    <w:rsid w:val="00354A3D"/>
    <w:rsid w:val="00364AB1"/>
    <w:rsid w:val="0037426B"/>
    <w:rsid w:val="00385495"/>
    <w:rsid w:val="0038787D"/>
    <w:rsid w:val="003944D8"/>
    <w:rsid w:val="00397547"/>
    <w:rsid w:val="00397E52"/>
    <w:rsid w:val="003A4478"/>
    <w:rsid w:val="003A6385"/>
    <w:rsid w:val="003B468D"/>
    <w:rsid w:val="003C36C6"/>
    <w:rsid w:val="003C7AF5"/>
    <w:rsid w:val="003F7C4C"/>
    <w:rsid w:val="00406B32"/>
    <w:rsid w:val="004074FC"/>
    <w:rsid w:val="00407FF7"/>
    <w:rsid w:val="00413D9A"/>
    <w:rsid w:val="00414C86"/>
    <w:rsid w:val="00416245"/>
    <w:rsid w:val="00417438"/>
    <w:rsid w:val="00435173"/>
    <w:rsid w:val="004420AF"/>
    <w:rsid w:val="00447C85"/>
    <w:rsid w:val="00463886"/>
    <w:rsid w:val="00467AA9"/>
    <w:rsid w:val="004748F0"/>
    <w:rsid w:val="004764BD"/>
    <w:rsid w:val="004766FE"/>
    <w:rsid w:val="00480F6C"/>
    <w:rsid w:val="00481A00"/>
    <w:rsid w:val="004B029B"/>
    <w:rsid w:val="004B0AAA"/>
    <w:rsid w:val="004C166C"/>
    <w:rsid w:val="004C522F"/>
    <w:rsid w:val="004D132B"/>
    <w:rsid w:val="004D1C87"/>
    <w:rsid w:val="004D32A8"/>
    <w:rsid w:val="004D4BB4"/>
    <w:rsid w:val="004D7899"/>
    <w:rsid w:val="004E7217"/>
    <w:rsid w:val="004F0C3D"/>
    <w:rsid w:val="004F3503"/>
    <w:rsid w:val="004F408B"/>
    <w:rsid w:val="004F4609"/>
    <w:rsid w:val="004F64B5"/>
    <w:rsid w:val="00500317"/>
    <w:rsid w:val="00503B2B"/>
    <w:rsid w:val="0051157B"/>
    <w:rsid w:val="00511C74"/>
    <w:rsid w:val="0051289E"/>
    <w:rsid w:val="0052136B"/>
    <w:rsid w:val="00524764"/>
    <w:rsid w:val="00525E45"/>
    <w:rsid w:val="00527518"/>
    <w:rsid w:val="00527AA0"/>
    <w:rsid w:val="005356E8"/>
    <w:rsid w:val="00543307"/>
    <w:rsid w:val="0054506A"/>
    <w:rsid w:val="00556516"/>
    <w:rsid w:val="005610D9"/>
    <w:rsid w:val="005613F2"/>
    <w:rsid w:val="00561540"/>
    <w:rsid w:val="00562F91"/>
    <w:rsid w:val="005666AB"/>
    <w:rsid w:val="00573861"/>
    <w:rsid w:val="005757AE"/>
    <w:rsid w:val="00580C56"/>
    <w:rsid w:val="00581AE4"/>
    <w:rsid w:val="005823A8"/>
    <w:rsid w:val="00587F7E"/>
    <w:rsid w:val="00591BD7"/>
    <w:rsid w:val="005922D7"/>
    <w:rsid w:val="00594804"/>
    <w:rsid w:val="005A2AF9"/>
    <w:rsid w:val="005A36FF"/>
    <w:rsid w:val="005B0293"/>
    <w:rsid w:val="005C095B"/>
    <w:rsid w:val="005C6D1C"/>
    <w:rsid w:val="005C7FE8"/>
    <w:rsid w:val="005E1645"/>
    <w:rsid w:val="005F34C9"/>
    <w:rsid w:val="00602189"/>
    <w:rsid w:val="006071D2"/>
    <w:rsid w:val="006136CE"/>
    <w:rsid w:val="0062029F"/>
    <w:rsid w:val="00622B07"/>
    <w:rsid w:val="00624434"/>
    <w:rsid w:val="0063128E"/>
    <w:rsid w:val="006445C3"/>
    <w:rsid w:val="00646535"/>
    <w:rsid w:val="00654FD3"/>
    <w:rsid w:val="00655B30"/>
    <w:rsid w:val="006733B9"/>
    <w:rsid w:val="00675200"/>
    <w:rsid w:val="00681E69"/>
    <w:rsid w:val="00685948"/>
    <w:rsid w:val="006925D8"/>
    <w:rsid w:val="006A7B8A"/>
    <w:rsid w:val="006C5A0F"/>
    <w:rsid w:val="006D451D"/>
    <w:rsid w:val="006D7FC1"/>
    <w:rsid w:val="006E1910"/>
    <w:rsid w:val="006E43C8"/>
    <w:rsid w:val="006F3098"/>
    <w:rsid w:val="006F44B7"/>
    <w:rsid w:val="007023A7"/>
    <w:rsid w:val="007024B6"/>
    <w:rsid w:val="00712D9E"/>
    <w:rsid w:val="00715CCC"/>
    <w:rsid w:val="007171C1"/>
    <w:rsid w:val="0072371A"/>
    <w:rsid w:val="00730342"/>
    <w:rsid w:val="0073313C"/>
    <w:rsid w:val="00734C3E"/>
    <w:rsid w:val="00737768"/>
    <w:rsid w:val="00740238"/>
    <w:rsid w:val="007426BB"/>
    <w:rsid w:val="00743BE8"/>
    <w:rsid w:val="007461D6"/>
    <w:rsid w:val="00774849"/>
    <w:rsid w:val="0077497D"/>
    <w:rsid w:val="0078641A"/>
    <w:rsid w:val="0079630E"/>
    <w:rsid w:val="007B06C4"/>
    <w:rsid w:val="007E2241"/>
    <w:rsid w:val="007F6E5E"/>
    <w:rsid w:val="008338EF"/>
    <w:rsid w:val="00836E29"/>
    <w:rsid w:val="00846C9D"/>
    <w:rsid w:val="00853C24"/>
    <w:rsid w:val="00856079"/>
    <w:rsid w:val="00887685"/>
    <w:rsid w:val="00895F26"/>
    <w:rsid w:val="00897C1E"/>
    <w:rsid w:val="008C2BB8"/>
    <w:rsid w:val="008C4D76"/>
    <w:rsid w:val="008C79EF"/>
    <w:rsid w:val="008D7B37"/>
    <w:rsid w:val="009007BB"/>
    <w:rsid w:val="009016F5"/>
    <w:rsid w:val="00902D74"/>
    <w:rsid w:val="009050CB"/>
    <w:rsid w:val="0090692A"/>
    <w:rsid w:val="009247CA"/>
    <w:rsid w:val="00933496"/>
    <w:rsid w:val="0094444F"/>
    <w:rsid w:val="00971409"/>
    <w:rsid w:val="00974FEB"/>
    <w:rsid w:val="00975B9E"/>
    <w:rsid w:val="00995A17"/>
    <w:rsid w:val="009A0080"/>
    <w:rsid w:val="009A1205"/>
    <w:rsid w:val="009A1F0C"/>
    <w:rsid w:val="009B6A48"/>
    <w:rsid w:val="009C2ABF"/>
    <w:rsid w:val="009D7BE9"/>
    <w:rsid w:val="00A21B88"/>
    <w:rsid w:val="00A2532F"/>
    <w:rsid w:val="00A2799E"/>
    <w:rsid w:val="00A34A6A"/>
    <w:rsid w:val="00A3593C"/>
    <w:rsid w:val="00A47699"/>
    <w:rsid w:val="00A511A8"/>
    <w:rsid w:val="00A6179A"/>
    <w:rsid w:val="00A70690"/>
    <w:rsid w:val="00A74FD2"/>
    <w:rsid w:val="00A76555"/>
    <w:rsid w:val="00A87083"/>
    <w:rsid w:val="00A87A07"/>
    <w:rsid w:val="00A93B2B"/>
    <w:rsid w:val="00A9443D"/>
    <w:rsid w:val="00AA0453"/>
    <w:rsid w:val="00AA1266"/>
    <w:rsid w:val="00AB06CD"/>
    <w:rsid w:val="00AB6A31"/>
    <w:rsid w:val="00AC2FF0"/>
    <w:rsid w:val="00AC5BF3"/>
    <w:rsid w:val="00AC7A99"/>
    <w:rsid w:val="00AE61D8"/>
    <w:rsid w:val="00B02454"/>
    <w:rsid w:val="00B03009"/>
    <w:rsid w:val="00B03722"/>
    <w:rsid w:val="00B17978"/>
    <w:rsid w:val="00B25B20"/>
    <w:rsid w:val="00B374EA"/>
    <w:rsid w:val="00B41B41"/>
    <w:rsid w:val="00B41CB9"/>
    <w:rsid w:val="00B46AC0"/>
    <w:rsid w:val="00B53996"/>
    <w:rsid w:val="00B57693"/>
    <w:rsid w:val="00B708E2"/>
    <w:rsid w:val="00B803A8"/>
    <w:rsid w:val="00B86226"/>
    <w:rsid w:val="00B8681E"/>
    <w:rsid w:val="00B90841"/>
    <w:rsid w:val="00B94E95"/>
    <w:rsid w:val="00B9540A"/>
    <w:rsid w:val="00BA207A"/>
    <w:rsid w:val="00BA3E26"/>
    <w:rsid w:val="00BB4347"/>
    <w:rsid w:val="00BB533E"/>
    <w:rsid w:val="00BC2F99"/>
    <w:rsid w:val="00BC428D"/>
    <w:rsid w:val="00BC7848"/>
    <w:rsid w:val="00BD35AD"/>
    <w:rsid w:val="00BE36E2"/>
    <w:rsid w:val="00BE387B"/>
    <w:rsid w:val="00BF4FF7"/>
    <w:rsid w:val="00C135D9"/>
    <w:rsid w:val="00C151EF"/>
    <w:rsid w:val="00C15869"/>
    <w:rsid w:val="00C217B1"/>
    <w:rsid w:val="00C21CF8"/>
    <w:rsid w:val="00C353C2"/>
    <w:rsid w:val="00C55608"/>
    <w:rsid w:val="00C56AFD"/>
    <w:rsid w:val="00C570E3"/>
    <w:rsid w:val="00C62767"/>
    <w:rsid w:val="00C666FD"/>
    <w:rsid w:val="00C92026"/>
    <w:rsid w:val="00CA56AD"/>
    <w:rsid w:val="00CA60F5"/>
    <w:rsid w:val="00CB1382"/>
    <w:rsid w:val="00CB38C7"/>
    <w:rsid w:val="00CB6837"/>
    <w:rsid w:val="00CC4243"/>
    <w:rsid w:val="00CD3D8B"/>
    <w:rsid w:val="00CD4E4D"/>
    <w:rsid w:val="00CD4F1F"/>
    <w:rsid w:val="00CD5562"/>
    <w:rsid w:val="00CF059F"/>
    <w:rsid w:val="00CF1F17"/>
    <w:rsid w:val="00D05B7B"/>
    <w:rsid w:val="00D14636"/>
    <w:rsid w:val="00D300BD"/>
    <w:rsid w:val="00D336F2"/>
    <w:rsid w:val="00D36C80"/>
    <w:rsid w:val="00D431E8"/>
    <w:rsid w:val="00D44839"/>
    <w:rsid w:val="00D53A43"/>
    <w:rsid w:val="00D5510E"/>
    <w:rsid w:val="00D60A4F"/>
    <w:rsid w:val="00D61880"/>
    <w:rsid w:val="00D63F0E"/>
    <w:rsid w:val="00D65A14"/>
    <w:rsid w:val="00D7149C"/>
    <w:rsid w:val="00D81B2E"/>
    <w:rsid w:val="00D83224"/>
    <w:rsid w:val="00D83F54"/>
    <w:rsid w:val="00D94344"/>
    <w:rsid w:val="00DA6343"/>
    <w:rsid w:val="00DB005E"/>
    <w:rsid w:val="00DB4C4A"/>
    <w:rsid w:val="00DD32F9"/>
    <w:rsid w:val="00DE4063"/>
    <w:rsid w:val="00DE58D8"/>
    <w:rsid w:val="00DF15E1"/>
    <w:rsid w:val="00DF3A95"/>
    <w:rsid w:val="00DF789D"/>
    <w:rsid w:val="00E04C98"/>
    <w:rsid w:val="00E056E4"/>
    <w:rsid w:val="00E07543"/>
    <w:rsid w:val="00E10A66"/>
    <w:rsid w:val="00E178E6"/>
    <w:rsid w:val="00E379B2"/>
    <w:rsid w:val="00E4070F"/>
    <w:rsid w:val="00E61306"/>
    <w:rsid w:val="00E64220"/>
    <w:rsid w:val="00E70903"/>
    <w:rsid w:val="00E71222"/>
    <w:rsid w:val="00E74827"/>
    <w:rsid w:val="00E806C4"/>
    <w:rsid w:val="00E821E2"/>
    <w:rsid w:val="00E8341D"/>
    <w:rsid w:val="00E904BC"/>
    <w:rsid w:val="00E92760"/>
    <w:rsid w:val="00E93757"/>
    <w:rsid w:val="00EA29E2"/>
    <w:rsid w:val="00EA6F90"/>
    <w:rsid w:val="00EA7259"/>
    <w:rsid w:val="00EB2C1F"/>
    <w:rsid w:val="00EC1F16"/>
    <w:rsid w:val="00ED08CA"/>
    <w:rsid w:val="00ED7F59"/>
    <w:rsid w:val="00EE036F"/>
    <w:rsid w:val="00EF3CDF"/>
    <w:rsid w:val="00EF41F8"/>
    <w:rsid w:val="00EF4CC5"/>
    <w:rsid w:val="00EF4DC9"/>
    <w:rsid w:val="00F007D6"/>
    <w:rsid w:val="00F04229"/>
    <w:rsid w:val="00F10A51"/>
    <w:rsid w:val="00F10CC2"/>
    <w:rsid w:val="00F15A66"/>
    <w:rsid w:val="00F27708"/>
    <w:rsid w:val="00F340EC"/>
    <w:rsid w:val="00F3697E"/>
    <w:rsid w:val="00F5333B"/>
    <w:rsid w:val="00F53950"/>
    <w:rsid w:val="00F55C38"/>
    <w:rsid w:val="00F74E17"/>
    <w:rsid w:val="00F8360D"/>
    <w:rsid w:val="00F91F56"/>
    <w:rsid w:val="00FA5D29"/>
    <w:rsid w:val="00FB56C8"/>
    <w:rsid w:val="00FC5691"/>
    <w:rsid w:val="00FC705F"/>
    <w:rsid w:val="00FF12CC"/>
    <w:rsid w:val="00FF2DB1"/>
    <w:rsid w:val="00FF7B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7E70DE3A"/>
  <w14:defaultImageDpi w14:val="300"/>
  <w15:docId w15:val="{B15EDD56-6AA9-4418-94A1-31181ACA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MS Mincho" w:hAnsi="Verdana" w:cs="Times New Roman"/>
        <w:sz w:val="18"/>
        <w:szCs w:val="18"/>
        <w:lang w:val="fr-FR" w:eastAsia="en-US" w:bidi="ar-SA"/>
      </w:rPr>
    </w:rPrDefault>
    <w:pPrDefault>
      <w:pPr>
        <w:spacing w:before="120" w:after="120" w:line="240" w:lineRule="atLeast"/>
        <w:jc w:val="both"/>
      </w:pPr>
    </w:pPrDefault>
  </w:docDefaults>
  <w:latentStyles w:defLockedState="0" w:defUIPriority="99"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semiHidden/>
    <w:qFormat/>
    <w:rsid w:val="00EF3CDF"/>
    <w:rPr>
      <w:rFonts w:eastAsia="Times New Roman"/>
    </w:rPr>
  </w:style>
  <w:style w:type="paragraph" w:styleId="Titre1">
    <w:name w:val="heading 1"/>
    <w:basedOn w:val="Normal"/>
    <w:next w:val="Normal"/>
    <w:link w:val="Titre1Car"/>
    <w:uiPriority w:val="9"/>
    <w:semiHidden/>
    <w:qFormat/>
    <w:rsid w:val="004F64B5"/>
    <w:pPr>
      <w:keepNext/>
      <w:keepLines/>
      <w:spacing w:before="240" w:after="0"/>
      <w:outlineLvl w:val="0"/>
    </w:pPr>
    <w:rPr>
      <w:rFonts w:asciiTheme="majorHAnsi" w:eastAsiaTheme="majorEastAsia" w:hAnsiTheme="majorHAnsi" w:cstheme="majorBidi"/>
      <w:color w:val="5C752E" w:themeColor="accent1" w:themeShade="BF"/>
      <w:sz w:val="32"/>
      <w:szCs w:val="32"/>
    </w:rPr>
  </w:style>
  <w:style w:type="paragraph" w:styleId="Titre2">
    <w:name w:val="heading 2"/>
    <w:basedOn w:val="Normal"/>
    <w:next w:val="Normal"/>
    <w:link w:val="Titre2Car"/>
    <w:uiPriority w:val="9"/>
    <w:semiHidden/>
    <w:qFormat/>
    <w:rsid w:val="004F64B5"/>
    <w:pPr>
      <w:keepNext/>
      <w:keepLines/>
      <w:spacing w:before="40" w:after="0"/>
      <w:outlineLvl w:val="1"/>
    </w:pPr>
    <w:rPr>
      <w:rFonts w:asciiTheme="majorHAnsi" w:eastAsiaTheme="majorEastAsia" w:hAnsiTheme="majorHAnsi" w:cstheme="majorBidi"/>
      <w:color w:val="5C752E" w:themeColor="accent1" w:themeShade="BF"/>
      <w:sz w:val="26"/>
      <w:szCs w:val="26"/>
    </w:rPr>
  </w:style>
  <w:style w:type="paragraph" w:styleId="Titre3">
    <w:name w:val="heading 3"/>
    <w:basedOn w:val="Normal"/>
    <w:next w:val="Normal"/>
    <w:link w:val="Titre3Car"/>
    <w:uiPriority w:val="9"/>
    <w:semiHidden/>
    <w:qFormat/>
    <w:rsid w:val="004F64B5"/>
    <w:pPr>
      <w:keepNext/>
      <w:keepLines/>
      <w:spacing w:before="40" w:after="0"/>
      <w:outlineLvl w:val="2"/>
    </w:pPr>
    <w:rPr>
      <w:rFonts w:asciiTheme="majorHAnsi" w:eastAsiaTheme="majorEastAsia" w:hAnsiTheme="majorHAnsi" w:cstheme="majorBidi"/>
      <w:color w:val="3D4E1F" w:themeColor="accent1" w:themeShade="7F"/>
      <w:sz w:val="24"/>
      <w:szCs w:val="24"/>
    </w:rPr>
  </w:style>
  <w:style w:type="paragraph" w:styleId="Titre4">
    <w:name w:val="heading 4"/>
    <w:basedOn w:val="Normal"/>
    <w:next w:val="Normal"/>
    <w:link w:val="Titre4Car"/>
    <w:uiPriority w:val="9"/>
    <w:semiHidden/>
    <w:qFormat/>
    <w:rsid w:val="004F64B5"/>
    <w:pPr>
      <w:keepNext/>
      <w:keepLines/>
      <w:spacing w:before="40" w:after="0"/>
      <w:outlineLvl w:val="3"/>
    </w:pPr>
    <w:rPr>
      <w:rFonts w:asciiTheme="majorHAnsi" w:eastAsiaTheme="majorEastAsia" w:hAnsiTheme="majorHAnsi" w:cstheme="majorBidi"/>
      <w:i/>
      <w:iCs/>
      <w:color w:val="5C752E" w:themeColor="accent1" w:themeShade="BF"/>
    </w:rPr>
  </w:style>
  <w:style w:type="paragraph" w:styleId="Titre5">
    <w:name w:val="heading 5"/>
    <w:basedOn w:val="Normal"/>
    <w:next w:val="Normal"/>
    <w:link w:val="Titre5Car"/>
    <w:uiPriority w:val="9"/>
    <w:semiHidden/>
    <w:qFormat/>
    <w:rsid w:val="004F64B5"/>
    <w:pPr>
      <w:keepNext/>
      <w:keepLines/>
      <w:spacing w:before="40" w:after="0"/>
      <w:outlineLvl w:val="4"/>
    </w:pPr>
    <w:rPr>
      <w:rFonts w:asciiTheme="majorHAnsi" w:eastAsiaTheme="majorEastAsia" w:hAnsiTheme="majorHAnsi" w:cstheme="majorBidi"/>
      <w:color w:val="5C752E" w:themeColor="accent1" w:themeShade="BF"/>
    </w:rPr>
  </w:style>
  <w:style w:type="paragraph" w:styleId="Titre6">
    <w:name w:val="heading 6"/>
    <w:basedOn w:val="Normal"/>
    <w:next w:val="Normal"/>
    <w:link w:val="Titre6Car"/>
    <w:uiPriority w:val="9"/>
    <w:semiHidden/>
    <w:qFormat/>
    <w:rsid w:val="004F64B5"/>
    <w:pPr>
      <w:keepNext/>
      <w:keepLines/>
      <w:spacing w:before="40" w:after="0"/>
      <w:outlineLvl w:val="5"/>
    </w:pPr>
    <w:rPr>
      <w:rFonts w:asciiTheme="majorHAnsi" w:eastAsiaTheme="majorEastAsia" w:hAnsiTheme="majorHAnsi" w:cstheme="majorBidi"/>
      <w:color w:val="3D4E1F" w:themeColor="accent1" w:themeShade="7F"/>
    </w:rPr>
  </w:style>
  <w:style w:type="paragraph" w:styleId="Titre7">
    <w:name w:val="heading 7"/>
    <w:basedOn w:val="Normal"/>
    <w:next w:val="Normal"/>
    <w:link w:val="Titre7Car"/>
    <w:uiPriority w:val="9"/>
    <w:semiHidden/>
    <w:qFormat/>
    <w:rsid w:val="004F64B5"/>
    <w:pPr>
      <w:keepNext/>
      <w:keepLines/>
      <w:spacing w:before="40" w:after="0"/>
      <w:outlineLvl w:val="6"/>
    </w:pPr>
    <w:rPr>
      <w:rFonts w:asciiTheme="majorHAnsi" w:eastAsiaTheme="majorEastAsia" w:hAnsiTheme="majorHAnsi" w:cstheme="majorBidi"/>
      <w:i/>
      <w:iCs/>
      <w:color w:val="3D4E1F" w:themeColor="accent1" w:themeShade="7F"/>
    </w:rPr>
  </w:style>
  <w:style w:type="paragraph" w:styleId="Titre8">
    <w:name w:val="heading 8"/>
    <w:basedOn w:val="Normal"/>
    <w:next w:val="Normal"/>
    <w:link w:val="Titre8Car"/>
    <w:uiPriority w:val="9"/>
    <w:semiHidden/>
    <w:qFormat/>
    <w:rsid w:val="004F6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qFormat/>
    <w:rsid w:val="004F64B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qFormat/>
    <w:rsid w:val="00500317"/>
    <w:pPr>
      <w:jc w:val="left"/>
    </w:pPr>
    <w:rPr>
      <w:caps/>
      <w:sz w:val="14"/>
    </w:rPr>
  </w:style>
  <w:style w:type="character" w:customStyle="1" w:styleId="En-tteCar">
    <w:name w:val="En-tête Car"/>
    <w:link w:val="En-tte"/>
    <w:uiPriority w:val="99"/>
    <w:rsid w:val="00500317"/>
    <w:rPr>
      <w:rFonts w:eastAsia="Times New Roman"/>
      <w:caps/>
      <w:sz w:val="14"/>
    </w:rPr>
  </w:style>
  <w:style w:type="paragraph" w:styleId="Pieddepage">
    <w:name w:val="footer"/>
    <w:basedOn w:val="Normal"/>
    <w:link w:val="PieddepageCar"/>
    <w:uiPriority w:val="99"/>
    <w:qFormat/>
    <w:rsid w:val="0000023D"/>
    <w:pPr>
      <w:spacing w:before="0" w:after="0" w:line="240" w:lineRule="auto"/>
      <w:jc w:val="left"/>
    </w:pPr>
    <w:rPr>
      <w:caps/>
      <w:sz w:val="14"/>
    </w:rPr>
  </w:style>
  <w:style w:type="character" w:customStyle="1" w:styleId="PieddepageCar">
    <w:name w:val="Pied de page Car"/>
    <w:link w:val="Pieddepage"/>
    <w:uiPriority w:val="99"/>
    <w:rsid w:val="0000023D"/>
    <w:rPr>
      <w:rFonts w:eastAsia="Times New Roman"/>
      <w:caps/>
      <w:sz w:val="14"/>
    </w:rPr>
  </w:style>
  <w:style w:type="paragraph" w:styleId="Textedebulles">
    <w:name w:val="Balloon Text"/>
    <w:basedOn w:val="Normal"/>
    <w:link w:val="TextedebullesCar"/>
    <w:uiPriority w:val="99"/>
    <w:semiHidden/>
    <w:rsid w:val="004F64B5"/>
    <w:rPr>
      <w:rFonts w:ascii="Lucida Grande" w:hAnsi="Lucida Grande" w:cs="Lucida Grande"/>
    </w:rPr>
  </w:style>
  <w:style w:type="character" w:customStyle="1" w:styleId="TextedebullesCar">
    <w:name w:val="Texte de bulles Car"/>
    <w:link w:val="Textedebulles"/>
    <w:uiPriority w:val="99"/>
    <w:semiHidden/>
    <w:rsid w:val="004F64B5"/>
    <w:rPr>
      <w:rFonts w:ascii="Lucida Grande" w:eastAsia="Times New Roman" w:hAnsi="Lucida Grande" w:cs="Lucida Grande"/>
    </w:rPr>
  </w:style>
  <w:style w:type="paragraph" w:customStyle="1" w:styleId="Albiomatextecourant">
    <w:name w:val="Albioma texte courant"/>
    <w:basedOn w:val="Normal"/>
    <w:qFormat/>
    <w:rsid w:val="004F64B5"/>
    <w:rPr>
      <w:rFonts w:eastAsia="Calibri"/>
      <w:szCs w:val="20"/>
    </w:rPr>
  </w:style>
  <w:style w:type="paragraph" w:customStyle="1" w:styleId="Albiomalistenumrote">
    <w:name w:val="Albioma liste numérotée"/>
    <w:basedOn w:val="Albiomatextecourant"/>
    <w:uiPriority w:val="5"/>
    <w:qFormat/>
    <w:rsid w:val="0000023D"/>
    <w:pPr>
      <w:numPr>
        <w:numId w:val="6"/>
      </w:numPr>
    </w:pPr>
    <w:rPr>
      <w:lang w:eastAsia="fr-FR"/>
    </w:rPr>
  </w:style>
  <w:style w:type="paragraph" w:customStyle="1" w:styleId="Albiomanotedetableau">
    <w:name w:val="Albioma note de tableau"/>
    <w:basedOn w:val="Albiomatextecourant"/>
    <w:uiPriority w:val="3"/>
    <w:qFormat/>
    <w:rsid w:val="004F64B5"/>
    <w:pPr>
      <w:numPr>
        <w:numId w:val="2"/>
      </w:numPr>
      <w:spacing w:before="60" w:after="60" w:line="200" w:lineRule="atLeast"/>
    </w:pPr>
    <w:rPr>
      <w:sz w:val="14"/>
      <w:lang w:eastAsia="fr-FR"/>
    </w:rPr>
  </w:style>
  <w:style w:type="paragraph" w:customStyle="1" w:styleId="Albiomapuces">
    <w:name w:val="Albioma puces"/>
    <w:basedOn w:val="Albiomatextecourant"/>
    <w:uiPriority w:val="5"/>
    <w:qFormat/>
    <w:rsid w:val="00902D74"/>
    <w:pPr>
      <w:numPr>
        <w:numId w:val="5"/>
      </w:numPr>
      <w:tabs>
        <w:tab w:val="left" w:pos="454"/>
      </w:tabs>
    </w:pPr>
    <w:rPr>
      <w:lang w:eastAsia="fr-FR"/>
    </w:rPr>
  </w:style>
  <w:style w:type="paragraph" w:customStyle="1" w:styleId="Albiomasous-titrerapport">
    <w:name w:val="Albioma sous-titre rapport"/>
    <w:basedOn w:val="Normal"/>
    <w:next w:val="Albiomatextecourant"/>
    <w:uiPriority w:val="2"/>
    <w:qFormat/>
    <w:rsid w:val="004F64B5"/>
    <w:pPr>
      <w:framePr w:hSpace="141" w:wrap="around" w:vAnchor="text" w:hAnchor="margin" w:y="109"/>
      <w:spacing w:before="240" w:after="240"/>
      <w:jc w:val="left"/>
    </w:pPr>
    <w:rPr>
      <w:rFonts w:eastAsia="MS Mincho"/>
      <w:color w:val="000000" w:themeColor="text1"/>
      <w:sz w:val="48"/>
    </w:rPr>
  </w:style>
  <w:style w:type="numbering" w:customStyle="1" w:styleId="Style1">
    <w:name w:val="Style1"/>
    <w:uiPriority w:val="99"/>
    <w:rsid w:val="004F64B5"/>
    <w:pPr>
      <w:numPr>
        <w:numId w:val="1"/>
      </w:numPr>
    </w:pPr>
  </w:style>
  <w:style w:type="paragraph" w:customStyle="1" w:styleId="Albiomatitre1rapport">
    <w:name w:val="Albioma titre 1 rapport"/>
    <w:basedOn w:val="Albiomatextecourant"/>
    <w:next w:val="Albiomatextecourant"/>
    <w:uiPriority w:val="1"/>
    <w:qFormat/>
    <w:rsid w:val="00730342"/>
    <w:pPr>
      <w:keepNext/>
      <w:keepLines/>
      <w:numPr>
        <w:numId w:val="4"/>
      </w:numPr>
      <w:spacing w:before="360"/>
      <w:jc w:val="left"/>
      <w:outlineLvl w:val="0"/>
    </w:pPr>
    <w:rPr>
      <w:rFonts w:ascii="Georgia" w:hAnsi="Georgia"/>
      <w:i/>
      <w:color w:val="7C9D3E" w:themeColor="background2"/>
      <w:sz w:val="48"/>
      <w:szCs w:val="44"/>
      <w:lang w:eastAsia="fr-FR"/>
    </w:rPr>
  </w:style>
  <w:style w:type="character" w:customStyle="1" w:styleId="Titre2Car">
    <w:name w:val="Titre 2 Car"/>
    <w:link w:val="Titre2"/>
    <w:uiPriority w:val="9"/>
    <w:semiHidden/>
    <w:rsid w:val="009016F5"/>
    <w:rPr>
      <w:rFonts w:asciiTheme="majorHAnsi" w:eastAsiaTheme="majorEastAsia" w:hAnsiTheme="majorHAnsi" w:cstheme="majorBidi"/>
      <w:color w:val="5C752E" w:themeColor="accent1" w:themeShade="BF"/>
      <w:sz w:val="26"/>
      <w:szCs w:val="26"/>
    </w:rPr>
  </w:style>
  <w:style w:type="character" w:customStyle="1" w:styleId="Titre3Car">
    <w:name w:val="Titre 3 Car"/>
    <w:link w:val="Titre3"/>
    <w:uiPriority w:val="9"/>
    <w:semiHidden/>
    <w:rsid w:val="009016F5"/>
    <w:rPr>
      <w:rFonts w:asciiTheme="majorHAnsi" w:eastAsiaTheme="majorEastAsia" w:hAnsiTheme="majorHAnsi" w:cstheme="majorBidi"/>
      <w:color w:val="3D4E1F" w:themeColor="accent1" w:themeShade="7F"/>
      <w:sz w:val="24"/>
      <w:szCs w:val="24"/>
    </w:rPr>
  </w:style>
  <w:style w:type="character" w:customStyle="1" w:styleId="Titre4Car">
    <w:name w:val="Titre 4 Car"/>
    <w:link w:val="Titre4"/>
    <w:uiPriority w:val="9"/>
    <w:semiHidden/>
    <w:rsid w:val="009016F5"/>
    <w:rPr>
      <w:rFonts w:asciiTheme="majorHAnsi" w:eastAsiaTheme="majorEastAsia" w:hAnsiTheme="majorHAnsi" w:cstheme="majorBidi"/>
      <w:i/>
      <w:iCs/>
      <w:color w:val="5C752E" w:themeColor="accent1" w:themeShade="BF"/>
    </w:rPr>
  </w:style>
  <w:style w:type="character" w:customStyle="1" w:styleId="Titre5Car">
    <w:name w:val="Titre 5 Car"/>
    <w:link w:val="Titre5"/>
    <w:uiPriority w:val="9"/>
    <w:semiHidden/>
    <w:rsid w:val="009016F5"/>
    <w:rPr>
      <w:rFonts w:asciiTheme="majorHAnsi" w:eastAsiaTheme="majorEastAsia" w:hAnsiTheme="majorHAnsi" w:cstheme="majorBidi"/>
      <w:color w:val="5C752E" w:themeColor="accent1" w:themeShade="BF"/>
    </w:rPr>
  </w:style>
  <w:style w:type="character" w:customStyle="1" w:styleId="Titre6Car">
    <w:name w:val="Titre 6 Car"/>
    <w:link w:val="Titre6"/>
    <w:uiPriority w:val="9"/>
    <w:semiHidden/>
    <w:rsid w:val="009016F5"/>
    <w:rPr>
      <w:rFonts w:asciiTheme="majorHAnsi" w:eastAsiaTheme="majorEastAsia" w:hAnsiTheme="majorHAnsi" w:cstheme="majorBidi"/>
      <w:color w:val="3D4E1F" w:themeColor="accent1" w:themeShade="7F"/>
    </w:rPr>
  </w:style>
  <w:style w:type="character" w:customStyle="1" w:styleId="Titre7Car">
    <w:name w:val="Titre 7 Car"/>
    <w:link w:val="Titre7"/>
    <w:uiPriority w:val="9"/>
    <w:semiHidden/>
    <w:rsid w:val="009016F5"/>
    <w:rPr>
      <w:rFonts w:asciiTheme="majorHAnsi" w:eastAsiaTheme="majorEastAsia" w:hAnsiTheme="majorHAnsi" w:cstheme="majorBidi"/>
      <w:i/>
      <w:iCs/>
      <w:color w:val="3D4E1F" w:themeColor="accent1" w:themeShade="7F"/>
    </w:rPr>
  </w:style>
  <w:style w:type="character" w:customStyle="1" w:styleId="Titre8Car">
    <w:name w:val="Titre 8 Car"/>
    <w:link w:val="Titre8"/>
    <w:uiPriority w:val="9"/>
    <w:semiHidden/>
    <w:rsid w:val="009016F5"/>
    <w:rPr>
      <w:rFonts w:asciiTheme="majorHAnsi" w:eastAsiaTheme="majorEastAsia" w:hAnsiTheme="majorHAnsi" w:cstheme="majorBidi"/>
      <w:color w:val="272727" w:themeColor="text1" w:themeTint="D8"/>
      <w:sz w:val="21"/>
      <w:szCs w:val="21"/>
    </w:rPr>
  </w:style>
  <w:style w:type="character" w:customStyle="1" w:styleId="Titre9Car">
    <w:name w:val="Titre 9 Car"/>
    <w:link w:val="Titre9"/>
    <w:uiPriority w:val="9"/>
    <w:semiHidden/>
    <w:rsid w:val="009016F5"/>
    <w:rPr>
      <w:rFonts w:asciiTheme="majorHAnsi" w:eastAsiaTheme="majorEastAsia" w:hAnsiTheme="majorHAnsi" w:cstheme="majorBidi"/>
      <w:i/>
      <w:iCs/>
      <w:color w:val="272727" w:themeColor="text1" w:themeTint="D8"/>
      <w:sz w:val="21"/>
      <w:szCs w:val="21"/>
    </w:rPr>
  </w:style>
  <w:style w:type="paragraph" w:customStyle="1" w:styleId="Albiomatitre2rapport">
    <w:name w:val="Albioma titre 2 rapport"/>
    <w:basedOn w:val="Albiomatextecourant"/>
    <w:next w:val="Albiomatextecourant"/>
    <w:uiPriority w:val="1"/>
    <w:qFormat/>
    <w:rsid w:val="00730342"/>
    <w:pPr>
      <w:keepNext/>
      <w:keepLines/>
      <w:numPr>
        <w:ilvl w:val="1"/>
        <w:numId w:val="4"/>
      </w:numPr>
      <w:spacing w:before="360"/>
      <w:jc w:val="left"/>
      <w:outlineLvl w:val="1"/>
    </w:pPr>
    <w:rPr>
      <w:sz w:val="32"/>
    </w:rPr>
  </w:style>
  <w:style w:type="character" w:styleId="Appelnotedebasdep">
    <w:name w:val="footnote reference"/>
    <w:uiPriority w:val="99"/>
    <w:semiHidden/>
    <w:rsid w:val="004F64B5"/>
    <w:rPr>
      <w:vertAlign w:val="superscript"/>
    </w:rPr>
  </w:style>
  <w:style w:type="paragraph" w:styleId="Notedebasdepage">
    <w:name w:val="footnote text"/>
    <w:basedOn w:val="Normal"/>
    <w:link w:val="NotedebasdepageCar"/>
    <w:uiPriority w:val="99"/>
    <w:semiHidden/>
    <w:rsid w:val="004F64B5"/>
    <w:pPr>
      <w:spacing w:before="60" w:after="60" w:line="240" w:lineRule="exact"/>
      <w:ind w:left="567" w:hanging="567"/>
    </w:pPr>
    <w:rPr>
      <w:rFonts w:eastAsia="Calibri"/>
      <w:sz w:val="16"/>
      <w:szCs w:val="20"/>
    </w:rPr>
  </w:style>
  <w:style w:type="character" w:customStyle="1" w:styleId="NotedebasdepageCar">
    <w:name w:val="Note de bas de page Car"/>
    <w:link w:val="Notedebasdepage"/>
    <w:uiPriority w:val="99"/>
    <w:semiHidden/>
    <w:rsid w:val="009016F5"/>
    <w:rPr>
      <w:rFonts w:eastAsia="Calibri"/>
      <w:sz w:val="16"/>
      <w:szCs w:val="20"/>
    </w:rPr>
  </w:style>
  <w:style w:type="table" w:styleId="Grilledutableau">
    <w:name w:val="Table Grid"/>
    <w:basedOn w:val="TableauNormal"/>
    <w:uiPriority w:val="59"/>
    <w:rsid w:val="004F64B5"/>
    <w:rPr>
      <w:rFonts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4F64B5"/>
    <w:rPr>
      <w:rFonts w:ascii="Verdana" w:hAnsi="Verdana"/>
      <w:color w:val="7C9D3E" w:themeColor="background2"/>
      <w:u w:val="none"/>
    </w:rPr>
  </w:style>
  <w:style w:type="character" w:styleId="Lienhypertextesuivivisit">
    <w:name w:val="FollowedHyperlink"/>
    <w:basedOn w:val="Policepardfaut"/>
    <w:uiPriority w:val="99"/>
    <w:semiHidden/>
    <w:rsid w:val="004F64B5"/>
    <w:rPr>
      <w:rFonts w:ascii="Verdana" w:hAnsi="Verdana"/>
      <w:color w:val="878787" w:themeColor="followedHyperlink"/>
      <w:u w:val="none"/>
    </w:rPr>
  </w:style>
  <w:style w:type="paragraph" w:customStyle="1" w:styleId="Albiomatitre3rapport">
    <w:name w:val="Albioma titre 3 rapport"/>
    <w:basedOn w:val="Albiomatextecourant"/>
    <w:next w:val="Albiomatextecourant"/>
    <w:uiPriority w:val="1"/>
    <w:qFormat/>
    <w:rsid w:val="00730342"/>
    <w:pPr>
      <w:keepNext/>
      <w:keepLines/>
      <w:numPr>
        <w:ilvl w:val="2"/>
        <w:numId w:val="4"/>
      </w:numPr>
      <w:spacing w:before="360"/>
      <w:jc w:val="left"/>
      <w:outlineLvl w:val="2"/>
    </w:pPr>
    <w:rPr>
      <w:sz w:val="28"/>
      <w:lang w:eastAsia="fr-FR"/>
    </w:rPr>
  </w:style>
  <w:style w:type="paragraph" w:customStyle="1" w:styleId="Albiomatitre4rapport">
    <w:name w:val="Albioma titre 4 rapport"/>
    <w:basedOn w:val="Albiomatextecourant"/>
    <w:next w:val="Albiomatextecourant"/>
    <w:uiPriority w:val="1"/>
    <w:qFormat/>
    <w:rsid w:val="00730342"/>
    <w:pPr>
      <w:keepNext/>
      <w:keepLines/>
      <w:numPr>
        <w:ilvl w:val="3"/>
        <w:numId w:val="4"/>
      </w:numPr>
      <w:spacing w:before="360"/>
      <w:jc w:val="left"/>
      <w:outlineLvl w:val="3"/>
    </w:pPr>
    <w:rPr>
      <w:sz w:val="24"/>
      <w:lang w:eastAsia="fr-FR"/>
    </w:rPr>
  </w:style>
  <w:style w:type="paragraph" w:customStyle="1" w:styleId="Albiomatitre5rapport">
    <w:name w:val="Albioma titre 5 rapport"/>
    <w:basedOn w:val="Albiomatextecourant"/>
    <w:next w:val="Albiomatextecourant"/>
    <w:uiPriority w:val="1"/>
    <w:qFormat/>
    <w:rsid w:val="00730342"/>
    <w:pPr>
      <w:keepNext/>
      <w:keepLines/>
      <w:spacing w:before="360"/>
      <w:jc w:val="left"/>
      <w:outlineLvl w:val="4"/>
    </w:pPr>
    <w:rPr>
      <w:sz w:val="22"/>
      <w:lang w:eastAsia="fr-FR"/>
    </w:rPr>
  </w:style>
  <w:style w:type="character" w:customStyle="1" w:styleId="Titre1Car">
    <w:name w:val="Titre 1 Car"/>
    <w:basedOn w:val="Policepardfaut"/>
    <w:link w:val="Titre1"/>
    <w:uiPriority w:val="9"/>
    <w:semiHidden/>
    <w:rsid w:val="009016F5"/>
    <w:rPr>
      <w:rFonts w:asciiTheme="majorHAnsi" w:eastAsiaTheme="majorEastAsia" w:hAnsiTheme="majorHAnsi" w:cstheme="majorBidi"/>
      <w:color w:val="5C752E" w:themeColor="accent1" w:themeShade="BF"/>
      <w:sz w:val="32"/>
      <w:szCs w:val="32"/>
    </w:rPr>
  </w:style>
  <w:style w:type="paragraph" w:styleId="En-ttedetabledesmatires">
    <w:name w:val="TOC Heading"/>
    <w:basedOn w:val="Titre1"/>
    <w:next w:val="Normal"/>
    <w:uiPriority w:val="39"/>
    <w:unhideWhenUsed/>
    <w:qFormat/>
    <w:rsid w:val="004F64B5"/>
    <w:pPr>
      <w:outlineLvl w:val="9"/>
    </w:pPr>
  </w:style>
  <w:style w:type="paragraph" w:customStyle="1" w:styleId="Albiomatitre6rapport">
    <w:name w:val="Albioma titre 6 rapport"/>
    <w:basedOn w:val="Albiomatextecourant"/>
    <w:next w:val="Albiomatextecourant"/>
    <w:uiPriority w:val="1"/>
    <w:qFormat/>
    <w:rsid w:val="00730342"/>
    <w:pPr>
      <w:spacing w:before="360"/>
      <w:jc w:val="left"/>
      <w:outlineLvl w:val="5"/>
    </w:pPr>
    <w:rPr>
      <w:b/>
      <w:lang w:eastAsia="fr-FR"/>
    </w:rPr>
  </w:style>
  <w:style w:type="paragraph" w:customStyle="1" w:styleId="Albiomatitre7rapport">
    <w:name w:val="Albioma titre 7 rapport"/>
    <w:basedOn w:val="Albiomatextecourant"/>
    <w:next w:val="Albiomatextecourant"/>
    <w:uiPriority w:val="1"/>
    <w:qFormat/>
    <w:rsid w:val="00730342"/>
    <w:pPr>
      <w:spacing w:before="360"/>
      <w:jc w:val="left"/>
      <w:outlineLvl w:val="6"/>
    </w:pPr>
    <w:rPr>
      <w:b/>
      <w:i/>
      <w:lang w:eastAsia="fr-FR"/>
    </w:rPr>
  </w:style>
  <w:style w:type="paragraph" w:styleId="TM1">
    <w:name w:val="toc 1"/>
    <w:basedOn w:val="Normal"/>
    <w:next w:val="Normal"/>
    <w:uiPriority w:val="39"/>
    <w:rsid w:val="00DF15E1"/>
    <w:pPr>
      <w:tabs>
        <w:tab w:val="left" w:pos="851"/>
        <w:tab w:val="right" w:leader="dot" w:pos="9055"/>
      </w:tabs>
      <w:spacing w:before="360"/>
      <w:ind w:left="851" w:right="851" w:hanging="851"/>
      <w:jc w:val="left"/>
    </w:pPr>
    <w:rPr>
      <w:rFonts w:ascii="Georgia" w:eastAsiaTheme="minorHAnsi" w:hAnsi="Georgia"/>
      <w:bCs/>
      <w:i/>
      <w:sz w:val="32"/>
      <w:szCs w:val="20"/>
    </w:rPr>
  </w:style>
  <w:style w:type="paragraph" w:styleId="TM2">
    <w:name w:val="toc 2"/>
    <w:basedOn w:val="Normal"/>
    <w:next w:val="Normal"/>
    <w:autoRedefine/>
    <w:uiPriority w:val="39"/>
    <w:rsid w:val="00DF15E1"/>
    <w:pPr>
      <w:tabs>
        <w:tab w:val="left" w:pos="1701"/>
        <w:tab w:val="right" w:leader="dot" w:pos="9055"/>
      </w:tabs>
      <w:ind w:left="1702" w:right="851" w:hanging="851"/>
      <w:jc w:val="left"/>
    </w:pPr>
    <w:rPr>
      <w:rFonts w:eastAsiaTheme="minorHAnsi"/>
      <w:iCs/>
      <w:szCs w:val="20"/>
    </w:rPr>
  </w:style>
  <w:style w:type="paragraph" w:customStyle="1" w:styleId="Albiomagrandtitrerapport">
    <w:name w:val="Albioma grand titre rapport"/>
    <w:basedOn w:val="Normal"/>
    <w:next w:val="Albiomatextecourant"/>
    <w:qFormat/>
    <w:rsid w:val="004F64B5"/>
    <w:pPr>
      <w:framePr w:hSpace="141" w:wrap="around" w:vAnchor="text" w:hAnchor="margin" w:y="109"/>
      <w:spacing w:after="240"/>
      <w:ind w:right="284"/>
      <w:jc w:val="left"/>
      <w:outlineLvl w:val="0"/>
    </w:pPr>
    <w:rPr>
      <w:rFonts w:ascii="Georgia" w:eastAsia="MS Mincho" w:hAnsi="Georgia"/>
      <w:color w:val="000000" w:themeColor="text1"/>
      <w:sz w:val="84"/>
      <w:szCs w:val="84"/>
    </w:rPr>
  </w:style>
  <w:style w:type="paragraph" w:customStyle="1" w:styleId="Albiomaintituldenotesdetableau">
    <w:name w:val="Albioma intitulé de notes de tableau"/>
    <w:basedOn w:val="Albiomatextecourant"/>
    <w:next w:val="Albiomanotedetableau"/>
    <w:uiPriority w:val="3"/>
    <w:qFormat/>
    <w:rsid w:val="00EF3CDF"/>
    <w:pPr>
      <w:spacing w:before="60" w:after="60" w:line="200" w:lineRule="atLeast"/>
      <w:jc w:val="left"/>
    </w:pPr>
    <w:rPr>
      <w:rFonts w:ascii="Georgia" w:hAnsi="Georgia"/>
      <w:i/>
      <w:sz w:val="16"/>
      <w:lang w:eastAsia="fr-FR"/>
    </w:rPr>
  </w:style>
  <w:style w:type="paragraph" w:styleId="Sansinterligne">
    <w:name w:val="No Spacing"/>
    <w:link w:val="SansinterligneCar"/>
    <w:uiPriority w:val="1"/>
    <w:semiHidden/>
    <w:qFormat/>
    <w:rsid w:val="004F64B5"/>
    <w:pPr>
      <w:spacing w:after="0" w:line="240" w:lineRule="auto"/>
    </w:pPr>
    <w:rPr>
      <w:rFonts w:eastAsiaTheme="minorEastAsia" w:hAnsiTheme="minorHAnsi"/>
    </w:rPr>
  </w:style>
  <w:style w:type="character" w:customStyle="1" w:styleId="SansinterligneCar">
    <w:name w:val="Sans interligne Car"/>
    <w:basedOn w:val="Policepardfaut"/>
    <w:link w:val="Sansinterligne"/>
    <w:uiPriority w:val="1"/>
    <w:semiHidden/>
    <w:rsid w:val="009016F5"/>
    <w:rPr>
      <w:rFonts w:eastAsiaTheme="minorEastAsia" w:hAnsiTheme="minorHAnsi"/>
    </w:rPr>
  </w:style>
  <w:style w:type="paragraph" w:styleId="Paragraphedeliste">
    <w:name w:val="List Paragraph"/>
    <w:basedOn w:val="Normal"/>
    <w:link w:val="ParagraphedelisteCar"/>
    <w:uiPriority w:val="34"/>
    <w:qFormat/>
    <w:rsid w:val="004F64B5"/>
    <w:pPr>
      <w:ind w:left="720"/>
      <w:contextualSpacing/>
    </w:pPr>
    <w:rPr>
      <w:rFonts w:cstheme="minorBidi"/>
    </w:rPr>
  </w:style>
  <w:style w:type="paragraph" w:customStyle="1" w:styleId="Albiomacartouchesocit">
    <w:name w:val="Albioma cartouche société"/>
    <w:basedOn w:val="Normal"/>
    <w:uiPriority w:val="99"/>
    <w:semiHidden/>
    <w:qFormat/>
    <w:rsid w:val="004F64B5"/>
    <w:pPr>
      <w:spacing w:before="0" w:after="0" w:line="180" w:lineRule="exact"/>
    </w:pPr>
    <w:rPr>
      <w:caps/>
      <w:sz w:val="12"/>
      <w:szCs w:val="10"/>
    </w:rPr>
  </w:style>
  <w:style w:type="paragraph" w:customStyle="1" w:styleId="Albiomatitredetabledesmatires">
    <w:name w:val="Albioma titre de table des matières"/>
    <w:basedOn w:val="Albiomatextecourant"/>
    <w:uiPriority w:val="99"/>
    <w:qFormat/>
    <w:rsid w:val="00EF3CDF"/>
    <w:pPr>
      <w:spacing w:before="360"/>
      <w:jc w:val="left"/>
    </w:pPr>
    <w:rPr>
      <w:rFonts w:ascii="Georgia" w:hAnsi="Georgia"/>
      <w:i/>
      <w:color w:val="7C9D3E" w:themeColor="background2"/>
      <w:sz w:val="48"/>
      <w:lang w:eastAsia="fr-FR"/>
    </w:rPr>
  </w:style>
  <w:style w:type="character" w:styleId="Marquedecommentaire">
    <w:name w:val="annotation reference"/>
    <w:basedOn w:val="Policepardfaut"/>
    <w:uiPriority w:val="99"/>
    <w:semiHidden/>
    <w:unhideWhenUsed/>
    <w:rsid w:val="004F64B5"/>
    <w:rPr>
      <w:sz w:val="16"/>
      <w:szCs w:val="16"/>
    </w:rPr>
  </w:style>
  <w:style w:type="paragraph" w:styleId="Commentaire">
    <w:name w:val="annotation text"/>
    <w:basedOn w:val="Normal"/>
    <w:link w:val="CommentaireCar"/>
    <w:uiPriority w:val="99"/>
    <w:semiHidden/>
    <w:unhideWhenUsed/>
    <w:rsid w:val="004F64B5"/>
    <w:pPr>
      <w:spacing w:line="240" w:lineRule="auto"/>
    </w:pPr>
    <w:rPr>
      <w:sz w:val="20"/>
      <w:szCs w:val="20"/>
    </w:rPr>
  </w:style>
  <w:style w:type="character" w:customStyle="1" w:styleId="CommentaireCar">
    <w:name w:val="Commentaire Car"/>
    <w:basedOn w:val="Policepardfaut"/>
    <w:link w:val="Commentaire"/>
    <w:uiPriority w:val="99"/>
    <w:semiHidden/>
    <w:rsid w:val="004F64B5"/>
    <w:rPr>
      <w:rFonts w:eastAsia="Times New Roman"/>
      <w:sz w:val="20"/>
      <w:szCs w:val="20"/>
    </w:rPr>
  </w:style>
  <w:style w:type="paragraph" w:styleId="Objetducommentaire">
    <w:name w:val="annotation subject"/>
    <w:basedOn w:val="Commentaire"/>
    <w:next w:val="Commentaire"/>
    <w:link w:val="ObjetducommentaireCar"/>
    <w:uiPriority w:val="99"/>
    <w:semiHidden/>
    <w:unhideWhenUsed/>
    <w:rsid w:val="004F64B5"/>
    <w:rPr>
      <w:b/>
      <w:bCs/>
    </w:rPr>
  </w:style>
  <w:style w:type="character" w:customStyle="1" w:styleId="ObjetducommentaireCar">
    <w:name w:val="Objet du commentaire Car"/>
    <w:basedOn w:val="CommentaireCar"/>
    <w:link w:val="Objetducommentaire"/>
    <w:uiPriority w:val="99"/>
    <w:semiHidden/>
    <w:rsid w:val="004F64B5"/>
    <w:rPr>
      <w:rFonts w:eastAsia="Times New Roman"/>
      <w:b/>
      <w:bCs/>
      <w:sz w:val="20"/>
      <w:szCs w:val="20"/>
    </w:rPr>
  </w:style>
  <w:style w:type="paragraph" w:customStyle="1" w:styleId="Albiomatextecouranttableau">
    <w:name w:val="Albioma texte courant tableau"/>
    <w:basedOn w:val="Albiomatextecourant"/>
    <w:uiPriority w:val="3"/>
    <w:qFormat/>
    <w:rsid w:val="0000023D"/>
    <w:pPr>
      <w:spacing w:before="60" w:after="60" w:line="200" w:lineRule="atLeast"/>
      <w:jc w:val="left"/>
    </w:pPr>
    <w:rPr>
      <w:sz w:val="16"/>
    </w:rPr>
  </w:style>
  <w:style w:type="paragraph" w:customStyle="1" w:styleId="Albiomapucestableau">
    <w:name w:val="Albioma puces tableau"/>
    <w:basedOn w:val="Albiomatextecouranttableau"/>
    <w:uiPriority w:val="3"/>
    <w:qFormat/>
    <w:rsid w:val="0000023D"/>
    <w:pPr>
      <w:numPr>
        <w:numId w:val="3"/>
      </w:numPr>
    </w:pPr>
  </w:style>
  <w:style w:type="paragraph" w:customStyle="1" w:styleId="Albiomaen-tterapport">
    <w:name w:val="Albioma en-tête rapport"/>
    <w:basedOn w:val="Normal"/>
    <w:uiPriority w:val="4"/>
    <w:qFormat/>
    <w:rsid w:val="0000023D"/>
    <w:pPr>
      <w:spacing w:before="0" w:after="0" w:line="240" w:lineRule="auto"/>
      <w:jc w:val="left"/>
    </w:pPr>
    <w:rPr>
      <w:rFonts w:eastAsiaTheme="minorHAnsi"/>
      <w:caps/>
      <w:sz w:val="14"/>
      <w:szCs w:val="10"/>
    </w:rPr>
  </w:style>
  <w:style w:type="paragraph" w:customStyle="1" w:styleId="Albiomapieddepagerapport">
    <w:name w:val="Albioma pied de page rapport"/>
    <w:basedOn w:val="Normal"/>
    <w:uiPriority w:val="4"/>
    <w:qFormat/>
    <w:rsid w:val="0000023D"/>
    <w:pPr>
      <w:tabs>
        <w:tab w:val="right" w:pos="9072"/>
      </w:tabs>
      <w:spacing w:before="0" w:after="0" w:line="240" w:lineRule="auto"/>
      <w:jc w:val="left"/>
    </w:pPr>
    <w:rPr>
      <w:caps/>
      <w:sz w:val="14"/>
    </w:rPr>
  </w:style>
  <w:style w:type="paragraph" w:styleId="Lgende">
    <w:name w:val="caption"/>
    <w:basedOn w:val="Normal"/>
    <w:next w:val="Normal"/>
    <w:uiPriority w:val="35"/>
    <w:semiHidden/>
    <w:qFormat/>
    <w:rsid w:val="004F64B5"/>
    <w:pPr>
      <w:spacing w:after="200" w:line="240" w:lineRule="auto"/>
    </w:pPr>
    <w:rPr>
      <w:i/>
      <w:iCs/>
      <w:color w:val="878787" w:themeColor="text2"/>
    </w:rPr>
  </w:style>
  <w:style w:type="character" w:styleId="Numrodepage">
    <w:name w:val="page number"/>
    <w:basedOn w:val="Policepardfaut"/>
    <w:uiPriority w:val="99"/>
    <w:semiHidden/>
    <w:rsid w:val="004F64B5"/>
  </w:style>
  <w:style w:type="paragraph" w:customStyle="1" w:styleId="Albiomatableaux">
    <w:name w:val="Albioma tableaux"/>
    <w:basedOn w:val="Normal"/>
    <w:uiPriority w:val="3"/>
    <w:qFormat/>
    <w:rsid w:val="00406B32"/>
    <w:pPr>
      <w:spacing w:before="100" w:beforeAutospacing="1" w:after="100" w:afterAutospacing="1" w:line="200" w:lineRule="atLeast"/>
    </w:pPr>
    <w:rPr>
      <w:rFonts w:eastAsia="Calibri"/>
      <w:sz w:val="16"/>
      <w:szCs w:val="16"/>
    </w:rPr>
  </w:style>
  <w:style w:type="table" w:styleId="Grilledetableauclaire">
    <w:name w:val="Grid Table Light"/>
    <w:basedOn w:val="TableauNormal"/>
    <w:uiPriority w:val="40"/>
    <w:rsid w:val="00D81B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simple5">
    <w:name w:val="Plain Table 5"/>
    <w:basedOn w:val="TableauNormal"/>
    <w:uiPriority w:val="45"/>
    <w:rsid w:val="00D81B2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D4483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aragraphedelisteCar">
    <w:name w:val="Paragraphe de liste Car"/>
    <w:link w:val="Paragraphedeliste"/>
    <w:uiPriority w:val="34"/>
    <w:semiHidden/>
    <w:locked/>
    <w:rsid w:val="009016F5"/>
    <w:rPr>
      <w:rFonts w:eastAsia="Times New Roman" w:cstheme="minorBidi"/>
    </w:rPr>
  </w:style>
  <w:style w:type="table" w:styleId="Tableausimple2">
    <w:name w:val="Plain Table 2"/>
    <w:aliases w:val="Albioma tableau"/>
    <w:basedOn w:val="TableauNormal"/>
    <w:uiPriority w:val="42"/>
    <w:rsid w:val="004D32A8"/>
    <w:pPr>
      <w:spacing w:after="0" w:line="240" w:lineRule="auto"/>
      <w:jc w:val="right"/>
    </w:pPr>
    <w:tblPr>
      <w:tblStyleRowBandSize w:val="1"/>
      <w:tblStyleColBandSize w:val="1"/>
    </w:tblPr>
    <w:tcPr>
      <w:vAlign w:val="center"/>
    </w:tcPr>
    <w:tblStylePr w:type="firstRow">
      <w:pPr>
        <w:jc w:val="right"/>
      </w:pPr>
      <w:rPr>
        <w:b/>
        <w:bCs/>
      </w:rPr>
      <w:tblPr/>
      <w:tcPr>
        <w:tcBorders>
          <w:bottom w:val="single" w:sz="4" w:space="0" w:color="7C9D3E" w:themeColor="accent1"/>
        </w:tcBorders>
        <w:vAlign w:val="bottom"/>
      </w:tcPr>
    </w:tblStylePr>
    <w:tblStylePr w:type="lastRow">
      <w:rPr>
        <w:b/>
        <w:bCs/>
        <w:color w:val="FFFFFF" w:themeColor="background1"/>
      </w:rPr>
      <w:tblPr/>
      <w:tcPr>
        <w:shd w:val="clear" w:color="auto" w:fill="7C9D3E" w:themeFill="accent1"/>
      </w:tcPr>
    </w:tblStylePr>
    <w:tblStylePr w:type="firstCol">
      <w:pPr>
        <w:jc w:val="left"/>
      </w:pPr>
      <w:rPr>
        <w:b w:val="0"/>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tblStylePr w:type="nwCell">
      <w:pPr>
        <w:jc w:val="left"/>
      </w:pPr>
      <w:rPr>
        <w:i/>
      </w:rPr>
      <w:tblPr/>
      <w:tcPr>
        <w:vAlign w:val="bottom"/>
      </w:tcPr>
    </w:tblStylePr>
  </w:style>
  <w:style w:type="table" w:styleId="Tableausimple3">
    <w:name w:val="Plain Table 3"/>
    <w:basedOn w:val="TableauNormal"/>
    <w:uiPriority w:val="43"/>
    <w:rsid w:val="004D32A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lbiomadaterapport">
    <w:name w:val="Albioma date rapport"/>
    <w:basedOn w:val="Albiomatextecourant"/>
    <w:next w:val="Albiomatextecourant"/>
    <w:uiPriority w:val="99"/>
    <w:qFormat/>
    <w:rsid w:val="004F64B5"/>
    <w:pPr>
      <w:framePr w:hSpace="141" w:wrap="around" w:vAnchor="text" w:hAnchor="margin" w:y="109"/>
      <w:jc w:val="left"/>
    </w:pPr>
    <w:rPr>
      <w:sz w:val="28"/>
      <w:szCs w:val="32"/>
    </w:rPr>
  </w:style>
  <w:style w:type="character" w:styleId="Textedelespacerserv">
    <w:name w:val="Placeholder Text"/>
    <w:basedOn w:val="Policepardfaut"/>
    <w:uiPriority w:val="99"/>
    <w:semiHidden/>
    <w:rsid w:val="004F64B5"/>
    <w:rPr>
      <w:color w:val="808080"/>
    </w:rPr>
  </w:style>
  <w:style w:type="paragraph" w:styleId="TM3">
    <w:name w:val="toc 3"/>
    <w:basedOn w:val="Normal"/>
    <w:next w:val="Normal"/>
    <w:autoRedefine/>
    <w:uiPriority w:val="39"/>
    <w:unhideWhenUsed/>
    <w:rsid w:val="004C166C"/>
    <w:pPr>
      <w:spacing w:before="0" w:after="100" w:line="259" w:lineRule="auto"/>
      <w:ind w:left="440"/>
      <w:jc w:val="left"/>
    </w:pPr>
    <w:rPr>
      <w:rFonts w:asciiTheme="minorHAnsi" w:eastAsiaTheme="minorEastAsia" w:hAnsiTheme="minorHAnsi"/>
      <w:sz w:val="22"/>
      <w:szCs w:val="22"/>
      <w:lang w:eastAsia="fr-FR"/>
    </w:rPr>
  </w:style>
  <w:style w:type="paragraph" w:styleId="NormalWeb">
    <w:name w:val="Normal (Web)"/>
    <w:basedOn w:val="Normal"/>
    <w:uiPriority w:val="99"/>
    <w:semiHidden/>
    <w:unhideWhenUsed/>
    <w:rsid w:val="005666AB"/>
    <w:pPr>
      <w:spacing w:before="100" w:beforeAutospacing="1" w:after="100" w:afterAutospacing="1" w:line="240" w:lineRule="auto"/>
      <w:jc w:val="left"/>
    </w:pPr>
    <w:rPr>
      <w:rFonts w:ascii="Times New Roman" w:hAnsi="Times New Roman"/>
      <w:sz w:val="24"/>
      <w:szCs w:val="24"/>
      <w:lang w:eastAsia="fr-FR"/>
    </w:rPr>
  </w:style>
  <w:style w:type="character" w:styleId="lev">
    <w:name w:val="Strong"/>
    <w:basedOn w:val="Policepardfaut"/>
    <w:uiPriority w:val="22"/>
    <w:qFormat/>
    <w:rsid w:val="005666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67761">
      <w:bodyDiv w:val="1"/>
      <w:marLeft w:val="0"/>
      <w:marRight w:val="0"/>
      <w:marTop w:val="0"/>
      <w:marBottom w:val="0"/>
      <w:divBdr>
        <w:top w:val="none" w:sz="0" w:space="0" w:color="auto"/>
        <w:left w:val="none" w:sz="0" w:space="0" w:color="auto"/>
        <w:bottom w:val="none" w:sz="0" w:space="0" w:color="auto"/>
        <w:right w:val="none" w:sz="0" w:space="0" w:color="auto"/>
      </w:divBdr>
      <w:divsChild>
        <w:div w:id="1995721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977039">
      <w:bodyDiv w:val="1"/>
      <w:marLeft w:val="0"/>
      <w:marRight w:val="0"/>
      <w:marTop w:val="0"/>
      <w:marBottom w:val="0"/>
      <w:divBdr>
        <w:top w:val="none" w:sz="0" w:space="0" w:color="auto"/>
        <w:left w:val="none" w:sz="0" w:space="0" w:color="auto"/>
        <w:bottom w:val="none" w:sz="0" w:space="0" w:color="auto"/>
        <w:right w:val="none" w:sz="0" w:space="0" w:color="auto"/>
      </w:divBdr>
    </w:div>
    <w:div w:id="521169610">
      <w:bodyDiv w:val="1"/>
      <w:marLeft w:val="0"/>
      <w:marRight w:val="0"/>
      <w:marTop w:val="0"/>
      <w:marBottom w:val="0"/>
      <w:divBdr>
        <w:top w:val="none" w:sz="0" w:space="0" w:color="auto"/>
        <w:left w:val="none" w:sz="0" w:space="0" w:color="auto"/>
        <w:bottom w:val="none" w:sz="0" w:space="0" w:color="auto"/>
        <w:right w:val="none" w:sz="0" w:space="0" w:color="auto"/>
      </w:divBdr>
      <w:divsChild>
        <w:div w:id="494222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865249">
      <w:bodyDiv w:val="1"/>
      <w:marLeft w:val="0"/>
      <w:marRight w:val="0"/>
      <w:marTop w:val="0"/>
      <w:marBottom w:val="0"/>
      <w:divBdr>
        <w:top w:val="none" w:sz="0" w:space="0" w:color="auto"/>
        <w:left w:val="none" w:sz="0" w:space="0" w:color="auto"/>
        <w:bottom w:val="none" w:sz="0" w:space="0" w:color="auto"/>
        <w:right w:val="none" w:sz="0" w:space="0" w:color="auto"/>
      </w:divBdr>
      <w:divsChild>
        <w:div w:id="1240217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3681904">
      <w:bodyDiv w:val="1"/>
      <w:marLeft w:val="0"/>
      <w:marRight w:val="0"/>
      <w:marTop w:val="0"/>
      <w:marBottom w:val="0"/>
      <w:divBdr>
        <w:top w:val="none" w:sz="0" w:space="0" w:color="auto"/>
        <w:left w:val="none" w:sz="0" w:space="0" w:color="auto"/>
        <w:bottom w:val="none" w:sz="0" w:space="0" w:color="auto"/>
        <w:right w:val="none" w:sz="0" w:space="0" w:color="auto"/>
      </w:divBdr>
    </w:div>
    <w:div w:id="742220369">
      <w:bodyDiv w:val="1"/>
      <w:marLeft w:val="0"/>
      <w:marRight w:val="0"/>
      <w:marTop w:val="0"/>
      <w:marBottom w:val="0"/>
      <w:divBdr>
        <w:top w:val="none" w:sz="0" w:space="0" w:color="auto"/>
        <w:left w:val="none" w:sz="0" w:space="0" w:color="auto"/>
        <w:bottom w:val="none" w:sz="0" w:space="0" w:color="auto"/>
        <w:right w:val="none" w:sz="0" w:space="0" w:color="auto"/>
      </w:divBdr>
      <w:divsChild>
        <w:div w:id="1861552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6870859">
      <w:bodyDiv w:val="1"/>
      <w:marLeft w:val="0"/>
      <w:marRight w:val="0"/>
      <w:marTop w:val="0"/>
      <w:marBottom w:val="0"/>
      <w:divBdr>
        <w:top w:val="none" w:sz="0" w:space="0" w:color="auto"/>
        <w:left w:val="none" w:sz="0" w:space="0" w:color="auto"/>
        <w:bottom w:val="none" w:sz="0" w:space="0" w:color="auto"/>
        <w:right w:val="none" w:sz="0" w:space="0" w:color="auto"/>
      </w:divBdr>
    </w:div>
    <w:div w:id="1189418206">
      <w:bodyDiv w:val="1"/>
      <w:marLeft w:val="0"/>
      <w:marRight w:val="0"/>
      <w:marTop w:val="0"/>
      <w:marBottom w:val="0"/>
      <w:divBdr>
        <w:top w:val="none" w:sz="0" w:space="0" w:color="auto"/>
        <w:left w:val="none" w:sz="0" w:space="0" w:color="auto"/>
        <w:bottom w:val="none" w:sz="0" w:space="0" w:color="auto"/>
        <w:right w:val="none" w:sz="0" w:space="0" w:color="auto"/>
      </w:divBdr>
    </w:div>
    <w:div w:id="1205942221">
      <w:bodyDiv w:val="1"/>
      <w:marLeft w:val="0"/>
      <w:marRight w:val="0"/>
      <w:marTop w:val="0"/>
      <w:marBottom w:val="0"/>
      <w:divBdr>
        <w:top w:val="none" w:sz="0" w:space="0" w:color="auto"/>
        <w:left w:val="none" w:sz="0" w:space="0" w:color="auto"/>
        <w:bottom w:val="none" w:sz="0" w:space="0" w:color="auto"/>
        <w:right w:val="none" w:sz="0" w:space="0" w:color="auto"/>
      </w:divBdr>
    </w:div>
    <w:div w:id="1461917043">
      <w:bodyDiv w:val="1"/>
      <w:marLeft w:val="0"/>
      <w:marRight w:val="0"/>
      <w:marTop w:val="0"/>
      <w:marBottom w:val="0"/>
      <w:divBdr>
        <w:top w:val="none" w:sz="0" w:space="0" w:color="auto"/>
        <w:left w:val="none" w:sz="0" w:space="0" w:color="auto"/>
        <w:bottom w:val="none" w:sz="0" w:space="0" w:color="auto"/>
        <w:right w:val="none" w:sz="0" w:space="0" w:color="auto"/>
      </w:divBdr>
    </w:div>
    <w:div w:id="1597396633">
      <w:bodyDiv w:val="1"/>
      <w:marLeft w:val="0"/>
      <w:marRight w:val="0"/>
      <w:marTop w:val="0"/>
      <w:marBottom w:val="0"/>
      <w:divBdr>
        <w:top w:val="none" w:sz="0" w:space="0" w:color="auto"/>
        <w:left w:val="none" w:sz="0" w:space="0" w:color="auto"/>
        <w:bottom w:val="none" w:sz="0" w:space="0" w:color="auto"/>
        <w:right w:val="none" w:sz="0" w:space="0" w:color="auto"/>
      </w:divBdr>
      <w:divsChild>
        <w:div w:id="1969821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6990101">
      <w:bodyDiv w:val="1"/>
      <w:marLeft w:val="0"/>
      <w:marRight w:val="0"/>
      <w:marTop w:val="0"/>
      <w:marBottom w:val="0"/>
      <w:divBdr>
        <w:top w:val="none" w:sz="0" w:space="0" w:color="auto"/>
        <w:left w:val="none" w:sz="0" w:space="0" w:color="auto"/>
        <w:bottom w:val="none" w:sz="0" w:space="0" w:color="auto"/>
        <w:right w:val="none" w:sz="0" w:space="0" w:color="auto"/>
      </w:divBdr>
    </w:div>
    <w:div w:id="1653018540">
      <w:bodyDiv w:val="1"/>
      <w:marLeft w:val="0"/>
      <w:marRight w:val="0"/>
      <w:marTop w:val="0"/>
      <w:marBottom w:val="0"/>
      <w:divBdr>
        <w:top w:val="none" w:sz="0" w:space="0" w:color="auto"/>
        <w:left w:val="none" w:sz="0" w:space="0" w:color="auto"/>
        <w:bottom w:val="none" w:sz="0" w:space="0" w:color="auto"/>
        <w:right w:val="none" w:sz="0" w:space="0" w:color="auto"/>
      </w:divBdr>
    </w:div>
    <w:div w:id="2095399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sv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A:\Biblioth&#232;que\Mod&#232;les%20de%20bureautique\Mod&#232;les%20holding\Rapport\Albioma_mod&#232;le_rapport_V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09FE1E95454BC99CB378B0C4C5FDDF"/>
        <w:category>
          <w:name w:val="Général"/>
          <w:gallery w:val="placeholder"/>
        </w:category>
        <w:types>
          <w:type w:val="bbPlcHdr"/>
        </w:types>
        <w:behaviors>
          <w:behavior w:val="content"/>
        </w:behaviors>
        <w:guid w:val="{9D54C428-E7D8-4EFC-A548-5A0E2A338B43}"/>
      </w:docPartPr>
      <w:docPartBody>
        <w:p w:rsidR="00306EB6" w:rsidRDefault="00306EB6">
          <w:pPr>
            <w:pStyle w:val="8809FE1E95454BC99CB378B0C4C5FDDF"/>
          </w:pPr>
          <w:r w:rsidRPr="00F033C2">
            <w:rPr>
              <w:rStyle w:val="Textedelespacerserv"/>
            </w:rPr>
            <w:t>[Titre]</w:t>
          </w:r>
        </w:p>
      </w:docPartBody>
    </w:docPart>
    <w:docPart>
      <w:docPartPr>
        <w:name w:val="5502B8C5AF484106B2B649AC0BC84F70"/>
        <w:category>
          <w:name w:val="Général"/>
          <w:gallery w:val="placeholder"/>
        </w:category>
        <w:types>
          <w:type w:val="bbPlcHdr"/>
        </w:types>
        <w:behaviors>
          <w:behavior w:val="content"/>
        </w:behaviors>
        <w:guid w:val="{59510AC9-C67C-4A02-9E82-765331D66714}"/>
      </w:docPartPr>
      <w:docPartBody>
        <w:p w:rsidR="00306EB6" w:rsidRDefault="00306EB6">
          <w:pPr>
            <w:pStyle w:val="5502B8C5AF484106B2B649AC0BC84F70"/>
          </w:pPr>
          <w:r w:rsidRPr="00F033C2">
            <w:rPr>
              <w:rStyle w:val="Textedelespacerserv"/>
            </w:rPr>
            <w:t>[</w:t>
          </w:r>
          <w:r>
            <w:rPr>
              <w:rStyle w:val="Textedelespacerserv"/>
            </w:rPr>
            <w:t>Sous-titre</w:t>
          </w:r>
          <w:r w:rsidRPr="00F033C2">
            <w:rPr>
              <w:rStyle w:val="Textedelespacerserv"/>
            </w:rPr>
            <w:t>]</w:t>
          </w:r>
        </w:p>
      </w:docPartBody>
    </w:docPart>
    <w:docPart>
      <w:docPartPr>
        <w:name w:val="EF993425C4C44E03AA671DAB1ACDA983"/>
        <w:category>
          <w:name w:val="Général"/>
          <w:gallery w:val="placeholder"/>
        </w:category>
        <w:types>
          <w:type w:val="bbPlcHdr"/>
        </w:types>
        <w:behaviors>
          <w:behavior w:val="content"/>
        </w:behaviors>
        <w:guid w:val="{5A3CFD7D-C267-46D1-B73D-0CD394FCF93B}"/>
      </w:docPartPr>
      <w:docPartBody>
        <w:p w:rsidR="00306EB6" w:rsidRDefault="00306EB6">
          <w:pPr>
            <w:pStyle w:val="EF993425C4C44E03AA671DAB1ACDA983"/>
          </w:pPr>
          <w:r w:rsidRPr="00904A25">
            <w:rPr>
              <w:rStyle w:val="Textedelespacerserv"/>
            </w:rPr>
            <w:t>[Date de publication]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EB6"/>
    <w:rsid w:val="00306EB6"/>
    <w:rsid w:val="003A4478"/>
    <w:rsid w:val="004748F0"/>
    <w:rsid w:val="00543307"/>
    <w:rsid w:val="005A2AF9"/>
    <w:rsid w:val="006C5A0F"/>
    <w:rsid w:val="0078641A"/>
    <w:rsid w:val="007F6E5E"/>
    <w:rsid w:val="009007BB"/>
    <w:rsid w:val="00A05F08"/>
    <w:rsid w:val="00C15869"/>
    <w:rsid w:val="00C21CF8"/>
    <w:rsid w:val="00C56AFD"/>
    <w:rsid w:val="00CD4E4D"/>
    <w:rsid w:val="00CF059F"/>
    <w:rsid w:val="00D300BD"/>
    <w:rsid w:val="00E904BC"/>
    <w:rsid w:val="00F00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8809FE1E95454BC99CB378B0C4C5FDDF">
    <w:name w:val="8809FE1E95454BC99CB378B0C4C5FDDF"/>
  </w:style>
  <w:style w:type="paragraph" w:customStyle="1" w:styleId="5502B8C5AF484106B2B649AC0BC84F70">
    <w:name w:val="5502B8C5AF484106B2B649AC0BC84F70"/>
  </w:style>
  <w:style w:type="paragraph" w:customStyle="1" w:styleId="EF993425C4C44E03AA671DAB1ACDA983">
    <w:name w:val="EF993425C4C44E03AA671DAB1ACDA9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Albioma">
  <a:themeElements>
    <a:clrScheme name="Personnalisé 3">
      <a:dk1>
        <a:srgbClr val="000000"/>
      </a:dk1>
      <a:lt1>
        <a:srgbClr val="FFFFFF"/>
      </a:lt1>
      <a:dk2>
        <a:srgbClr val="878787"/>
      </a:dk2>
      <a:lt2>
        <a:srgbClr val="7C9D3E"/>
      </a:lt2>
      <a:accent1>
        <a:srgbClr val="7C9D3E"/>
      </a:accent1>
      <a:accent2>
        <a:srgbClr val="B4C48B"/>
      </a:accent2>
      <a:accent3>
        <a:srgbClr val="DEAF05"/>
      </a:accent3>
      <a:accent4>
        <a:srgbClr val="004777"/>
      </a:accent4>
      <a:accent5>
        <a:srgbClr val="8E79B2"/>
      </a:accent5>
      <a:accent6>
        <a:srgbClr val="6D1F80"/>
      </a:accent6>
      <a:hlink>
        <a:srgbClr val="7C9D3E"/>
      </a:hlink>
      <a:folHlink>
        <a:srgbClr val="878787"/>
      </a:folHlink>
    </a:clrScheme>
    <a:fontScheme name="Albiom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632BDB-3667-4F48-9F05-68E83021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Albioma_modèle_rapport_V21</Template>
  <TotalTime>1369</TotalTime>
  <Pages>21</Pages>
  <Words>1537</Words>
  <Characters>10287</Characters>
  <Application>Microsoft Office Word</Application>
  <DocSecurity>0</DocSecurity>
  <Lines>85</Lines>
  <Paragraphs>23</Paragraphs>
  <ScaleCrop>false</ScaleCrop>
  <HeadingPairs>
    <vt:vector size="2" baseType="variant">
      <vt:variant>
        <vt:lpstr>Titre</vt:lpstr>
      </vt:variant>
      <vt:variant>
        <vt:i4>1</vt:i4>
      </vt:variant>
    </vt:vector>
  </HeadingPairs>
  <TitlesOfParts>
    <vt:vector size="1" baseType="lpstr">
      <vt:lpstr>Nom du Projet</vt:lpstr>
    </vt:vector>
  </TitlesOfParts>
  <Company>HP</Company>
  <LinksUpToDate>false</LinksUpToDate>
  <CharactersWithSpaces>11801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 du Projet</dc:title>
  <dc:subject>Nom de l’Association</dc:subject>
  <dc:creator>Lalou GAROSTE</dc:creator>
  <cp:keywords/>
  <dc:description/>
  <cp:lastModifiedBy>Lalou GAROSTE</cp:lastModifiedBy>
  <cp:revision>24</cp:revision>
  <cp:lastPrinted>2017-08-03T07:55:00Z</cp:lastPrinted>
  <dcterms:created xsi:type="dcterms:W3CDTF">2025-04-09T08:00:00Z</dcterms:created>
  <dcterms:modified xsi:type="dcterms:W3CDTF">2025-06-20T07:50:00Z</dcterms:modified>
</cp:coreProperties>
</file>